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10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城镇污水排入排水管网许可办事流程图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（供排水管理科）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2550795"/>
                <wp:effectExtent l="4445" t="4445" r="21590" b="16510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25507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1.《城镇污水排入排水管网许可申请表》。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2.排水户内部排水管网与污水处理设施图纸及材料。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3.《排水户书面承诺书》。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4.工程及排水隐蔽工程竣工验收报告。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5.XX排水许可申请单位关于排水水质、水量预测报告。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200.85pt;width:180.95pt;z-index:251668480;mso-width-relative:page;mso-height-relative:page;" filled="f" stroked="t" coordsize="21600,21600" o:gfxdata="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9NG9faAAAACgEAAA8AAAAAAAAA&#10;AQAgAAAAIgAAAGRycy9kb3ducmV2LnhtbFBLAQIUABQAAAAIAIdO4kDrp51mDwIAAPgDAAAOAAAA&#10;AAAAAAEAIAAAACkBAABkcnMvZTJvRG9jLnhtbFBLBQYAAAAABgAGAFkBAACq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1.《城镇污水排入排水管网许可申请表》。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2.排水户内部排水管网与污水处理设施图纸及材料。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3.《排水户书面承诺书》。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4.工程及排水隐蔽工程竣工验收报告。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5.XX排水许可申请单位关于排水水质、水量预测报告。</w:t>
                      </w: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-670560</wp:posOffset>
                </wp:positionH>
                <wp:positionV relativeFrom="line">
                  <wp:posOffset>573405</wp:posOffset>
                </wp:positionV>
                <wp:extent cx="2860675" cy="1693545"/>
                <wp:effectExtent l="4445" t="38100" r="16510" b="1587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rot="-5400000">
                          <a:off x="0" y="0"/>
                          <a:ext cx="2860675" cy="1693545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3" type="#_x0000_t33" style="position:absolute;left:0pt;margin-left:-52.8pt;margin-top:45.15pt;height:133.35pt;width:225.25pt;mso-position-horizontal-relative:char;mso-position-vertical-relative:line;rotation:-5898240f;z-index:251663360;mso-width-relative:page;mso-height-relative:page;" filled="f" stroked="t" coordsize="21600,21600" o:gfxdata="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EquaNsAAAALAQAADwAAAAAAAAABACAAAAAiAAAA&#10;ZHJzL2Rvd25yZXYueG1sUEsBAhQAFAAAAAgAh07iQKAhuYIEAgAA2wMAAA4AAAAAAAAAAQAgAAAA&#10;KgEAAGRycy9lMm9Eb2MueG1sUEsFBgAAAAAGAAYAWQEAAKA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2234565"/>
                <wp:effectExtent l="0" t="0" r="5715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2234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现场申请地址：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三号花瓣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9、10号窗口（遂宁市河东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新区东平中路2号）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窗口咨询电话：0825-2312921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业务咨询电话：0825-2326786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75.95pt;width:188.55pt;z-index:251665408;mso-width-relative:page;mso-height-relative:page;" fillcolor="#FFFFFF" filled="t" stroked="f" coordsize="21600,21600" o:gfxdata="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gTAZ7aAAAADAEAAA8AAAAAAAAAAQAgAAAAIgAAAGRycy9k&#10;b3ducmV2LnhtbFBLAQIUABQAAAAIAIdO4kAJSPF2xwEAAF0DAAAOAAAAAAAAAAEAIAAAACk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现场申请地址：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三号花瓣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9、10号窗口（遂宁市河东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新区东平中路2号）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窗口咨询电话：0825-2312921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业务咨询电话：0825-2326786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2443480</wp:posOffset>
                </wp:positionV>
                <wp:extent cx="219075" cy="5080"/>
                <wp:effectExtent l="0" t="36195" r="9525" b="34925"/>
                <wp:wrapNone/>
                <wp:docPr id="1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 y;margin-left:-6.85pt;margin-top:192.4pt;height:0.4pt;width:17.25pt;z-index:251674624;mso-width-relative:page;mso-height-relative:page;" filled="f" stroked="t" coordsize="21600,21600" o:gfxdata="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PlmzPZAAAA&#10;CgEAAA8AAAAAAAAAAQAgAAAAIgAAAGRycy9kb3ducmV2LnhtbFBLAQIUABQAAAAIAIdO4kAIoDbO&#10;4wEAAKk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739775"/>
                <wp:effectExtent l="4445" t="4445" r="2286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7397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审核不合格，予以退件，补正后重新提交申请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58.25pt;width:99.85pt;z-index:251669504;mso-width-relative:page;mso-height-relative:page;" filled="f" stroked="t" coordsize="21600,21600" o:gfxdata="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egNj2wAAAAoBAAAPAAAAAAAAAAEAIAAAACIAAABkcnMvZG93bnJl&#10;di54bWxQSwECFAAUAAAACACHTuJAW/VMiPoBAADT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审核不合格，予以退件，补正后重新提交申请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审核申请资料，符合要求的，作出资料通过的决定。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审核申请资料，符合要求的，作出资料通过的决定。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729105" cy="1127125"/>
                <wp:effectExtent l="4445" t="4445" r="19050" b="1143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市政务服务中心综合窗口初审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88.7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tz1vx2AAAAAoBAAAPAAAAAAAAAAEAIAAAACIAAABk&#10;cnMvZG93bnJldi54bWxQSwECFAAUAAAACACHTuJAUJ5gew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市政务服务中心综合窗口初审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029970"/>
                <wp:effectExtent l="5080" t="5080" r="11430" b="12700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办 结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发放电子证照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或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市政务服务中心综合窗口领取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1.1pt;width:145.7pt;mso-position-horizontal-relative:char;mso-position-vertical-relative:line;z-index:251675648;mso-width-relative:page;mso-height-relative:page;" fillcolor="#FFFFFF" filled="t" stroked="t" coordsize="21600,21600" o:gfxdata="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ecJSu2gAAAAsBAAAPAAAAAAAAAAEAIAAA&#10;ACIAAABkcnMvZG93bnJldi54bWxQSwECFAAUAAAACACHTuJA4uLPUwoCAAAR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办 结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发放电子证照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或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市政务服务中心综合窗口领取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2609215</wp:posOffset>
                </wp:positionH>
                <wp:positionV relativeFrom="line">
                  <wp:posOffset>1607820</wp:posOffset>
                </wp:positionV>
                <wp:extent cx="8890" cy="436245"/>
                <wp:effectExtent l="36830" t="0" r="30480" b="1905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436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x;margin-left:205.45pt;margin-top:126.6pt;height:34.35pt;width:0.7pt;mso-position-horizontal-relative:char;mso-position-vertical-relative:line;z-index:251671552;mso-width-relative:page;mso-height-relative:page;" filled="f" stroked="t" coordsize="21600,21600" o:gfxdata="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nmco2wAAAAsB&#10;AAAPAAAAAAAAAAEAIAAAACIAAABkcnMvZG93bnJldi54bWxQSwECFAAUAAAACACHTuJAif0vGd8B&#10;AACfAwAADgAAAAAAAAABACAAAAAq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8515E9C"/>
    <w:rsid w:val="1F6C3C70"/>
    <w:rsid w:val="20AB491C"/>
    <w:rsid w:val="21273DC8"/>
    <w:rsid w:val="217321F9"/>
    <w:rsid w:val="27270B61"/>
    <w:rsid w:val="2FBE08FC"/>
    <w:rsid w:val="30721493"/>
    <w:rsid w:val="311915A4"/>
    <w:rsid w:val="33153593"/>
    <w:rsid w:val="34123266"/>
    <w:rsid w:val="39597D8D"/>
    <w:rsid w:val="3BA533F9"/>
    <w:rsid w:val="3F2750A9"/>
    <w:rsid w:val="41A15F7E"/>
    <w:rsid w:val="44BC64CE"/>
    <w:rsid w:val="463677B9"/>
    <w:rsid w:val="46467D73"/>
    <w:rsid w:val="48C77C25"/>
    <w:rsid w:val="4A9772B1"/>
    <w:rsid w:val="4C577971"/>
    <w:rsid w:val="51B22374"/>
    <w:rsid w:val="53B723B0"/>
    <w:rsid w:val="5FF862B7"/>
    <w:rsid w:val="603466A5"/>
    <w:rsid w:val="62D823EF"/>
    <w:rsid w:val="64E0509B"/>
    <w:rsid w:val="66F362FB"/>
    <w:rsid w:val="6DAB081D"/>
    <w:rsid w:val="764F9F0C"/>
    <w:rsid w:val="76E964A8"/>
    <w:rsid w:val="76FC19F7"/>
    <w:rsid w:val="78A829BE"/>
    <w:rsid w:val="7C164D30"/>
    <w:rsid w:val="7D4551F4"/>
    <w:rsid w:val="7DC33068"/>
    <w:rsid w:val="7EFEEC79"/>
    <w:rsid w:val="7F181936"/>
    <w:rsid w:val="BFBB4C13"/>
    <w:rsid w:val="DF57F74A"/>
    <w:rsid w:val="EB784E63"/>
    <w:rsid w:val="FAEF49D8"/>
    <w:rsid w:val="FEBFE880"/>
    <w:rsid w:val="FFEFD4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8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Body Text Indent Char"/>
    <w:basedOn w:val="5"/>
    <w:link w:val="2"/>
    <w:semiHidden/>
    <w:qFormat/>
    <w:uiPriority w:val="99"/>
    <w:rPr>
      <w:rFonts w:cs="Calibri"/>
      <w:szCs w:val="21"/>
    </w:rPr>
  </w:style>
  <w:style w:type="character" w:customStyle="1" w:styleId="8">
    <w:name w:val="Body Text First Indent 2 Char"/>
    <w:basedOn w:val="7"/>
    <w:link w:val="3"/>
    <w:semiHidden/>
    <w:qFormat/>
    <w:uiPriority w:val="99"/>
  </w:style>
  <w:style w:type="paragraph" w:customStyle="1" w:styleId="9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1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26</Words>
  <Characters>27</Characters>
  <Lines>0</Lines>
  <Paragraphs>0</Paragraphs>
  <TotalTime>0</TotalTime>
  <ScaleCrop>false</ScaleCrop>
  <LinksUpToDate>false</LinksUpToDate>
  <CharactersWithSpaces>31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2025-06-07T10:10:00Z</dcterms:created>
  <dc:creator>李志兵</dc:creator>
  <cp:lastModifiedBy>周遵毅</cp:lastModifiedBy>
  <cp:lastPrinted>2025-06-18T15:13:00Z</cp:lastPrinted>
  <dcterms:modified xsi:type="dcterms:W3CDTF">2025-07-22T02:26:52Z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B10CEF94EA032C1CA4816868AC215CB6_43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