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11.拆除、改动城镇排水与污水处理设施审核</w:t>
      </w:r>
    </w:p>
    <w:p>
      <w:pPr>
        <w:numPr>
          <w:ilvl w:val="0"/>
          <w:numId w:val="0"/>
        </w:num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办事流程图</w:t>
      </w:r>
    </w:p>
    <w:p>
      <w:pPr>
        <w:numPr>
          <w:ilvl w:val="0"/>
          <w:numId w:val="0"/>
        </w:num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（供排水管理科）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2874010"/>
                <wp:effectExtent l="4445" t="4445" r="21590" b="17145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28740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1.改装、拆除、迁移或连接城市排水设施许可申请表。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2.出具的排水设施迁移、改建设计方案、设计图纸、位置平面图。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3.因工程建设需要拆除、改动城镇排水与污水处理设施的申请文件。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4.施工组织方案、安全文明施工方案。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10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226.3pt;width:180.95pt;z-index:251668480;mso-width-relative:page;mso-height-relative:page;" filled="f" stroked="t" coordsize="21600,21600" o:gfxdata="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kBx1baAAAACgEAAA8AAAAAAAAA&#10;AQAgAAAAIgAAAGRycy9kb3ducmV2LnhtbFBLAQIUABQAAAAIAIdO4kBm8eDMDwIAAPgDAAAOAAAA&#10;AAAAAAEAIAAAACkBAABkcnMvZTJvRG9jLnhtbFBLBQYAAAAABgAGAFkBAACq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1.改装、拆除、迁移或连接城市排水设施许可申请表。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2.出具的排水设施迁移、改建设计方案、设计图纸、位置平面图。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3.因工程建设需要拆除、改动城镇排水与污水处理设施的申请文件。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4.施工组织方案、安全文明施工方案。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10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四川政务服务网/政务服务中心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综合窗口申请）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四川政务服务网/政务服务中心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综合窗口申请）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-670560</wp:posOffset>
                </wp:positionH>
                <wp:positionV relativeFrom="line">
                  <wp:posOffset>573405</wp:posOffset>
                </wp:positionV>
                <wp:extent cx="2860675" cy="1693545"/>
                <wp:effectExtent l="4445" t="38100" r="16510" b="15875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rot="-5400000">
                          <a:off x="0" y="0"/>
                          <a:ext cx="2860675" cy="1693545"/>
                        </a:xfrm>
                        <a:prstGeom prst="bentConnector2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3" type="#_x0000_t33" style="position:absolute;left:0pt;margin-left:-52.8pt;margin-top:45.15pt;height:133.35pt;width:225.25pt;mso-position-horizontal-relative:char;mso-position-vertical-relative:line;rotation:-5898240f;z-index:251663360;mso-width-relative:page;mso-height-relative:page;" filled="f" stroked="t" coordsize="21600,21600" o:gfxdata="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EquaNsAAAALAQAADwAAAAAAAAABACAAAAAiAAAA&#10;ZHJzL2Rvd25yZXYueG1sUEsBAhQAFAAAAAgAh07iQKAhuYIEAgAA2wMAAA4AAAAAAAAAAQAgAAAA&#10;KgEAAGRycy9lMm9Eb2MueG1sUEsFBgAAAAAGAAYAWQEAAKA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2120265"/>
                <wp:effectExtent l="0" t="0" r="5715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2120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现场申请地址：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三号花瓣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9、10号窗口（遂宁市河东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新区东平中路2号）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窗口咨询电话：0825-2312921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业务咨询电话：0825-2326786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0个工作日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66.95pt;width:188.55pt;z-index:251665408;mso-width-relative:page;mso-height-relative:page;" fillcolor="#FFFFFF" filled="t" stroked="f" coordsize="21600,21600" o:gfxdata="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JDPWrZAAAADAEAAA8AAAAAAAAAAQAgAAAAIgAAAGRycy9kb3du&#10;cmV2LnhtbFBLAQIUABQAAAAIAIdO4kBUYi0qxQEAAF0DAAAOAAAAAAAAAAEAIAAAACgBAABkcnMv&#10;ZTJvRG9jLnhtbFBLBQYAAAAABgAGAFkBAABf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现场申请地址：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三号花瓣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9、10号窗口（遂宁市河东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新区东平中路2号）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窗口咨询电话：0825-2312921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业务咨询电话：0825-2326786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0个工作日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2443480</wp:posOffset>
                </wp:positionV>
                <wp:extent cx="219075" cy="5080"/>
                <wp:effectExtent l="0" t="36195" r="9525" b="34925"/>
                <wp:wrapNone/>
                <wp:docPr id="1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 y;margin-left:-6.85pt;margin-top:192.4pt;height:0.4pt;width:17.25pt;z-index:251674624;mso-width-relative:page;mso-height-relative:page;" filled="f" stroked="t" coordsize="21600,21600" o:gfxdata="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PlmzPZAAAA&#10;CgEAAA8AAAAAAAAAAQAgAAAAIgAAAGRycy9kb3ducmV2LnhtbFBLAQIUABQAAAAIAIdO4kAIoDbO&#10;4wEAAKk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739775"/>
                <wp:effectExtent l="4445" t="4445" r="22860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7397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审核不合格，予以退件，补正后重新提交申请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58.25pt;width:99.85pt;z-index:251669504;mso-width-relative:page;mso-height-relative:page;" filled="f" stroked="t" coordsize="21600,21600" o:gfxdata="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VegNj2wAAAAoBAAAPAAAAAAAAAAEAIAAAACIAAABkcnMvZG93bnJl&#10;di54bWxQSwECFAAUAAAACACHTuJAW/VMiPoBAADT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审核不合格，予以退件，补正后重新提交申请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899285" cy="1306830"/>
                <wp:effectExtent l="4445" t="4445" r="2032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审核申请资料，符合要求的，作出资料通过的决定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49.5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d+DwNoAAAALAQAADwAAAAAAAAABACAAAAAi&#10;AAAAZHJzL2Rvd25yZXYueG1sUEsBAhQAFAAAAAgAh07iQP0qUWg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审核申请资料，符合要求的，作出资料通过的决定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850390" cy="1029970"/>
                <wp:effectExtent l="5080" t="5080" r="11430" b="12700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办 结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通过邮箱发送申请人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或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市政务服务中心综合窗口领取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审定签章的方案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81.1pt;width:145.7pt;mso-position-horizontal-relative:char;mso-position-vertical-relative:line;z-index:251675648;mso-width-relative:page;mso-height-relative:page;" fillcolor="#FFFFFF" filled="t" stroked="t" coordsize="21600,21600" o:gfxdata="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ecJSu2gAAAAsBAAAPAAAAAAAAAAEAIAAA&#10;ACIAAABkcnMvZG93bnJldi54bWxQSwECFAAUAAAACACHTuJA4uLPUwoCAAAR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办 结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通过邮箱发送申请人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或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市政务服务中心综合窗口领取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kern w:val="2"/>
                          <w:sz w:val="21"/>
                          <w:szCs w:val="24"/>
                          <w:lang w:val="en-US" w:eastAsia="zh-CN" w:bidi="ar-SA"/>
                        </w:rPr>
                        <w:t>审定签章的方案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　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2609215</wp:posOffset>
                </wp:positionH>
                <wp:positionV relativeFrom="line">
                  <wp:posOffset>1607820</wp:posOffset>
                </wp:positionV>
                <wp:extent cx="8890" cy="436245"/>
                <wp:effectExtent l="36830" t="0" r="30480" b="1905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436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flip:x;margin-left:205.45pt;margin-top:126.6pt;height:34.35pt;width:0.7pt;mso-position-horizontal-relative:char;mso-position-vertical-relative:line;z-index:251671552;mso-width-relative:page;mso-height-relative:page;" filled="f" stroked="t" coordsize="21600,21600" o:gfxdata="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nmco2wAAAAsB&#10;AAAPAAAAAAAAAAEAIAAAACIAAABkcnMvZG93bnJldi54bWxQSwECFAAUAAAACACHTuJAif0vGd8B&#10;AACfAwAADgAAAAAAAAABACAAAAAq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1774190</wp:posOffset>
                </wp:positionH>
                <wp:positionV relativeFrom="line">
                  <wp:posOffset>473710</wp:posOffset>
                </wp:positionV>
                <wp:extent cx="1729105" cy="1127125"/>
                <wp:effectExtent l="4445" t="4445" r="19050" b="1143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市政务服务中心综合窗口初审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39.7pt;margin-top:37.3pt;height:88.7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R+FQW2AAAAAoBAAAPAAAAAAAAAAEAIAAAACIAAABk&#10;cnMvZG93bnJldi54bWxQSwECFAAUAAAACACHTuJAUJ5gew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市政务服务中心综合窗口初审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13FF24AF"/>
    <w:rsid w:val="18515E9C"/>
    <w:rsid w:val="1F6C3C70"/>
    <w:rsid w:val="20AB491C"/>
    <w:rsid w:val="21273DC8"/>
    <w:rsid w:val="217321F9"/>
    <w:rsid w:val="27270B61"/>
    <w:rsid w:val="296A37C0"/>
    <w:rsid w:val="2FBE08FC"/>
    <w:rsid w:val="30721493"/>
    <w:rsid w:val="311915A4"/>
    <w:rsid w:val="33153593"/>
    <w:rsid w:val="34123266"/>
    <w:rsid w:val="38921F7C"/>
    <w:rsid w:val="39597D8D"/>
    <w:rsid w:val="3BA533F9"/>
    <w:rsid w:val="3F2750A9"/>
    <w:rsid w:val="3FFD2CCC"/>
    <w:rsid w:val="41A15F7E"/>
    <w:rsid w:val="44BC64CE"/>
    <w:rsid w:val="463677B9"/>
    <w:rsid w:val="46467D73"/>
    <w:rsid w:val="472E1951"/>
    <w:rsid w:val="48C77C25"/>
    <w:rsid w:val="4A7D235D"/>
    <w:rsid w:val="4A9772B1"/>
    <w:rsid w:val="4C577971"/>
    <w:rsid w:val="51B22374"/>
    <w:rsid w:val="53B723B0"/>
    <w:rsid w:val="5FF862B7"/>
    <w:rsid w:val="62D823EF"/>
    <w:rsid w:val="66F362FB"/>
    <w:rsid w:val="6AFBC825"/>
    <w:rsid w:val="6DAB081D"/>
    <w:rsid w:val="76E964A8"/>
    <w:rsid w:val="78A829BE"/>
    <w:rsid w:val="7D3E4572"/>
    <w:rsid w:val="7D4551F4"/>
    <w:rsid w:val="7DC33068"/>
    <w:rsid w:val="7EFEEC79"/>
    <w:rsid w:val="7F181936"/>
    <w:rsid w:val="7FFF1CF5"/>
    <w:rsid w:val="DF57F74A"/>
    <w:rsid w:val="FDFDA1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1"/>
    <w:link w:val="8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Body Text Indent Char"/>
    <w:basedOn w:val="5"/>
    <w:link w:val="2"/>
    <w:semiHidden/>
    <w:qFormat/>
    <w:uiPriority w:val="99"/>
    <w:rPr>
      <w:rFonts w:cs="Calibri"/>
      <w:szCs w:val="21"/>
    </w:rPr>
  </w:style>
  <w:style w:type="character" w:customStyle="1" w:styleId="8">
    <w:name w:val="Body Text First Indent 2 Char"/>
    <w:basedOn w:val="7"/>
    <w:link w:val="3"/>
    <w:semiHidden/>
    <w:qFormat/>
    <w:uiPriority w:val="99"/>
  </w:style>
  <w:style w:type="paragraph" w:customStyle="1" w:styleId="9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1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31</Words>
  <Characters>31</Characters>
  <Lines>0</Lines>
  <Paragraphs>0</Paragraphs>
  <TotalTime>0</TotalTime>
  <ScaleCrop>false</ScaleCrop>
  <LinksUpToDate>false</LinksUpToDate>
  <CharactersWithSpaces>35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2025-06-07T02:10:00Z</dcterms:created>
  <dc:creator>李志兵</dc:creator>
  <cp:lastModifiedBy>周遵毅</cp:lastModifiedBy>
  <cp:lastPrinted>2025-06-18T07:13:00Z</cp:lastPrinted>
  <dcterms:modified xsi:type="dcterms:W3CDTF">2025-07-22T02:27:50Z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42E1BC9D47491163F8826868F39F0504_43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