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12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.城镇排水与污水处理设施竣工验收备案</w:t>
      </w:r>
    </w:p>
    <w:p>
      <w:pPr>
        <w:numPr>
          <w:ilvl w:val="0"/>
          <w:numId w:val="0"/>
        </w:num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办事流程图</w:t>
      </w:r>
    </w:p>
    <w:p>
      <w:pPr>
        <w:numPr>
          <w:ilvl w:val="0"/>
          <w:numId w:val="0"/>
        </w:num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（供排水管理科）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323850</wp:posOffset>
                </wp:positionV>
                <wp:extent cx="2298065" cy="1055370"/>
                <wp:effectExtent l="4445" t="4445" r="21590" b="6985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10553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1.施工单位签署的工程质量保修书。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2.工程竣工验收报告。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10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25.5pt;height:83.1pt;width:180.95pt;z-index:251668480;mso-width-relative:page;mso-height-relative:page;" filled="f" stroked="t" coordsize="21600,21600" o:gfxdata="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ptA4toAAAAKAQAADwAAAAAA&#10;AAABACAAAAAiAAAAZHJzL2Rvd25yZXYueG1sUEsBAhQAFAAAAAgAh07iQFPURzURAgAA+AMAAA4A&#10;AAAAAAAAAQAgAAAAKQEAAGRycy9lMm9Eb2MueG1sUEsFBgAAAAAGAAYAWQEAAKwFAAAAAA=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1.施工单位签署的工程质量保修书。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2.工程竣工验收报告。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10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四川政务服务网/政务服务中心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综合窗口申请）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四川政务服务网/政务服务中心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综合窗口申请）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-670560</wp:posOffset>
                </wp:positionH>
                <wp:positionV relativeFrom="line">
                  <wp:posOffset>573405</wp:posOffset>
                </wp:positionV>
                <wp:extent cx="2860675" cy="1693545"/>
                <wp:effectExtent l="4445" t="38100" r="16510" b="15875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rot="-5400000">
                          <a:off x="0" y="0"/>
                          <a:ext cx="2860675" cy="1693545"/>
                        </a:xfrm>
                        <a:prstGeom prst="bentConnector2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3" type="#_x0000_t33" style="position:absolute;left:0pt;margin-left:-52.8pt;margin-top:45.15pt;height:133.35pt;width:225.25pt;mso-position-horizontal-relative:char;mso-position-vertical-relative:line;rotation:-5898240f;z-index:251663360;mso-width-relative:page;mso-height-relative:page;" filled="f" stroked="t" coordsize="21600,21600" o:gfxdata="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EquaNsAAAALAQAADwAAAAAAAAABACAAAAAiAAAA&#10;ZHJzL2Rvd25yZXYueG1sUEsBAhQAFAAAAAgAh07iQKAhuYIEAgAA2wMAAA4AAAAAAAAAAQAgAAAA&#10;KgEAAGRycy9lMm9Eb2MueG1sUEsFBgAAAAAGAAYAWQEAAKA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4862195</wp:posOffset>
                </wp:positionV>
                <wp:extent cx="2394585" cy="2110105"/>
                <wp:effectExtent l="0" t="0" r="5715" b="444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2110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现场申请地址：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三号花瓣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9、10号窗口（遂宁市河东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新区东平中路2号）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窗口咨询电话：0825-2312921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业务咨询电话：0825-2326786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82.85pt;height:166.15pt;width:188.55pt;z-index:251665408;mso-width-relative:page;mso-height-relative:page;" fillcolor="#FFFFFF" filled="t" stroked="f" coordsize="21600,21600" o:gfxdata="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mnE8LZAAAADAEAAA8AAAAAAAAAAQAgAAAAIgAAAGRycy9kb3du&#10;cmV2LnhtbFBLAQIUABQAAAAIAIdO4kDBPs0lxQEAAF0DAAAOAAAAAAAAAAEAIAAAACgBAABkcnMv&#10;ZTJvRG9jLnhtbFBLBQYAAAAABgAGAFkBAABf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现场申请地址：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三号花瓣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9、10号窗口（遂宁市河东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新区东平中路2号）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窗口咨询电话：0825-2312921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业务咨询电话：0825-2326786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2443480</wp:posOffset>
                </wp:positionV>
                <wp:extent cx="219075" cy="5080"/>
                <wp:effectExtent l="0" t="36195" r="9525" b="34925"/>
                <wp:wrapNone/>
                <wp:docPr id="1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 y;margin-left:-6.85pt;margin-top:192.4pt;height:0.4pt;width:17.25pt;z-index:251674624;mso-width-relative:page;mso-height-relative:page;" filled="f" stroked="t" coordsize="21600,21600" o:gfxdata="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PlmzPZAAAA&#10;CgEAAA8AAAAAAAAAAQAgAAAAIgAAAGRycy9kb3ducmV2LnhtbFBLAQIUABQAAAAIAIdO4kAIoDbO&#10;4wEAAKk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739775"/>
                <wp:effectExtent l="4445" t="4445" r="22860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7397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审核不合格，予以退件，补正后重新提交申请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58.25pt;width:99.85pt;z-index:251669504;mso-width-relative:page;mso-height-relative:page;" filled="f" stroked="t" coordsize="21600,21600" o:gfxdata="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VegNj2wAAAAoBAAAPAAAAAAAAAAEAIAAAACIAAABkcnMvZG93bnJl&#10;di54bWxQSwECFAAUAAAACACHTuJAW/VMiPoBAADT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审核不合格，予以退件，补正后重新提交申请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899285" cy="1306830"/>
                <wp:effectExtent l="4445" t="4445" r="2032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审核申请资料，符合要求的，作出资料通过的决定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49.5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d+DwNoAAAALAQAADwAAAAAAAAABACAAAAAi&#10;AAAAZHJzL2Rvd25yZXYueG1sUEsBAhQAFAAAAAgAh07iQP0qUWg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审核申请资料，符合要求的，作出资料通过的决定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850390" cy="1029970"/>
                <wp:effectExtent l="5080" t="5080" r="11430" b="12700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办 结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通过邮箱发送申请人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或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市政务服务中心综合窗口领取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审定签章的备案表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审定签章的方案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81.1pt;width:145.7pt;mso-position-horizontal-relative:char;mso-position-vertical-relative:line;z-index:251675648;mso-width-relative:page;mso-height-relative:page;" fillcolor="#FFFFFF" filled="t" stroked="t" coordsize="21600,21600" o:gfxdata="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ecJSu2gAAAAsBAAAPAAAAAAAAAAEAIAAA&#10;ACIAAABkcnMvZG93bnJldi54bWxQSwECFAAUAAAACACHTuJA4uLPUwoCAAAR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办 结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通过邮箱发送申请人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或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市政务服务中心综合窗口领取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审定签章的备案表</w:t>
                      </w:r>
                      <w:r>
                        <w:rPr>
                          <w:rFonts w:hint="eastAsia" w:ascii="仿宋_GB2312" w:hAnsi="仿宋_GB2312" w:eastAsia="仿宋_GB2312" w:cs="仿宋_GB2312"/>
                          <w:kern w:val="2"/>
                          <w:sz w:val="21"/>
                          <w:szCs w:val="24"/>
                          <w:lang w:val="en-US" w:eastAsia="zh-CN" w:bidi="ar-SA"/>
                        </w:rPr>
                        <w:t>审定签章的方案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　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2609215</wp:posOffset>
                </wp:positionH>
                <wp:positionV relativeFrom="line">
                  <wp:posOffset>1607820</wp:posOffset>
                </wp:positionV>
                <wp:extent cx="8890" cy="436245"/>
                <wp:effectExtent l="36830" t="0" r="30480" b="1905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436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flip:x;margin-left:205.45pt;margin-top:126.6pt;height:34.35pt;width:0.7pt;mso-position-horizontal-relative:char;mso-position-vertical-relative:line;z-index:251671552;mso-width-relative:page;mso-height-relative:page;" filled="f" stroked="t" coordsize="21600,21600" o:gfxdata="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nmco2wAAAAsB&#10;AAAPAAAAAAAAAAEAIAAAACIAAABkcnMvZG93bnJldi54bWxQSwECFAAUAAAACACHTuJAif0vGd8B&#10;AACfAwAADgAAAAAAAAABACAAAAAq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1774190</wp:posOffset>
                </wp:positionH>
                <wp:positionV relativeFrom="line">
                  <wp:posOffset>473710</wp:posOffset>
                </wp:positionV>
                <wp:extent cx="1729105" cy="1127125"/>
                <wp:effectExtent l="4445" t="4445" r="19050" b="1143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市政务服务中心综合窗口初审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39.7pt;margin-top:37.3pt;height:88.7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R+FQW2AAAAAoBAAAPAAAAAAAAAAEAIAAAACIAAABk&#10;cnMvZG93bnJldi54bWxQSwECFAAUAAAACACHTuJAUJ5gew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市政务服务中心综合窗口初审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0C9754FD"/>
    <w:rsid w:val="13FF24AF"/>
    <w:rsid w:val="18515E9C"/>
    <w:rsid w:val="1F6C3C70"/>
    <w:rsid w:val="20AB491C"/>
    <w:rsid w:val="21273DC8"/>
    <w:rsid w:val="217321F9"/>
    <w:rsid w:val="27270B61"/>
    <w:rsid w:val="2F6F4B18"/>
    <w:rsid w:val="2FBE08FC"/>
    <w:rsid w:val="30721493"/>
    <w:rsid w:val="311915A4"/>
    <w:rsid w:val="33153593"/>
    <w:rsid w:val="34123266"/>
    <w:rsid w:val="39597D8D"/>
    <w:rsid w:val="3B0321D5"/>
    <w:rsid w:val="3BA533F9"/>
    <w:rsid w:val="3F2750A9"/>
    <w:rsid w:val="41A15F7E"/>
    <w:rsid w:val="44BC64CE"/>
    <w:rsid w:val="463677B9"/>
    <w:rsid w:val="46467D73"/>
    <w:rsid w:val="48C77C25"/>
    <w:rsid w:val="4A9772B1"/>
    <w:rsid w:val="4C577971"/>
    <w:rsid w:val="4DFC94DC"/>
    <w:rsid w:val="51B22374"/>
    <w:rsid w:val="53B723B0"/>
    <w:rsid w:val="5FF862B7"/>
    <w:rsid w:val="61A02D00"/>
    <w:rsid w:val="62D823EF"/>
    <w:rsid w:val="66F362FB"/>
    <w:rsid w:val="69F61F9A"/>
    <w:rsid w:val="6DAB081D"/>
    <w:rsid w:val="702761E8"/>
    <w:rsid w:val="73777D07"/>
    <w:rsid w:val="76E964A8"/>
    <w:rsid w:val="78A829BE"/>
    <w:rsid w:val="7D4551F4"/>
    <w:rsid w:val="7DBF094B"/>
    <w:rsid w:val="7DC33068"/>
    <w:rsid w:val="7EFEEC79"/>
    <w:rsid w:val="7F181936"/>
    <w:rsid w:val="DCFE77C7"/>
    <w:rsid w:val="DF57F74A"/>
    <w:rsid w:val="F7FBB182"/>
    <w:rsid w:val="FDFDA1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1"/>
    <w:link w:val="8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Body Text Indent Char"/>
    <w:basedOn w:val="5"/>
    <w:link w:val="2"/>
    <w:semiHidden/>
    <w:qFormat/>
    <w:uiPriority w:val="99"/>
    <w:rPr>
      <w:rFonts w:cs="Calibri"/>
      <w:szCs w:val="21"/>
    </w:rPr>
  </w:style>
  <w:style w:type="character" w:customStyle="1" w:styleId="8">
    <w:name w:val="Body Text First Indent 2 Char"/>
    <w:basedOn w:val="7"/>
    <w:link w:val="3"/>
    <w:semiHidden/>
    <w:qFormat/>
    <w:uiPriority w:val="99"/>
  </w:style>
  <w:style w:type="paragraph" w:customStyle="1" w:styleId="9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1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31</Words>
  <Characters>33</Characters>
  <Lines>0</Lines>
  <Paragraphs>0</Paragraphs>
  <TotalTime>0</TotalTime>
  <ScaleCrop>false</ScaleCrop>
  <LinksUpToDate>false</LinksUpToDate>
  <CharactersWithSpaces>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2025-06-06T18:10:00Z</dcterms:created>
  <dc:creator>李志兵</dc:creator>
  <cp:lastModifiedBy>周遵毅</cp:lastModifiedBy>
  <cp:lastPrinted>2025-06-17T23:13:00Z</cp:lastPrinted>
  <dcterms:modified xsi:type="dcterms:W3CDTF">2025-07-22T02:28:30Z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DD21976BE2B6364050846868F8014F3B_43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