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14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.由于工程施工、设备维修等原因确需停止供水的审批办事流程图</w:t>
      </w:r>
    </w:p>
    <w:p>
      <w:pPr>
        <w:numPr>
          <w:ilvl w:val="0"/>
          <w:numId w:val="0"/>
        </w:num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（供排水管理科）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3844925</wp:posOffset>
                </wp:positionH>
                <wp:positionV relativeFrom="paragraph">
                  <wp:posOffset>352425</wp:posOffset>
                </wp:positionV>
                <wp:extent cx="2298065" cy="930910"/>
                <wp:effectExtent l="5080" t="4445" r="20955" b="17145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9309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1.计划停水申请表。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2.停水施工方案。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2.75pt;margin-top:27.75pt;height:73.3pt;width:180.95pt;z-index:251668480;mso-width-relative:page;mso-height-relative:page;" filled="f" stroked="t" coordsize="21600,21600" o:gfxdata="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IO2Od2gAAAAoBAAAPAAAAAAAAAAEA&#10;IAAAACIAAABkcnMvZG93bnJldi54bWxQSwECFAAUAAAACACHTuJAs9jvcg0CAAD3AwAADgAAAAAA&#10;AAABACAAAAApAQAAZHJzL2Uyb0RvYy54bWxQSwUGAAAAAAYABgBZAQAAqA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1.计划停水申请表。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2.停水施工方案。</w:t>
                      </w:r>
                    </w:p>
                    <w:p>
                      <w:pPr>
                        <w:pStyle w:val="10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申请人提出申请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四川政务服务网/政务服务中心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综合窗口申请）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申请人提出申请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四川政务服务网/政务服务中心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综合窗口申请）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7456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-670560</wp:posOffset>
                </wp:positionH>
                <wp:positionV relativeFrom="line">
                  <wp:posOffset>573405</wp:posOffset>
                </wp:positionV>
                <wp:extent cx="2860675" cy="1693545"/>
                <wp:effectExtent l="4445" t="38100" r="16510" b="15875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1"/>
                      </wps:cNvCnPr>
                      <wps:spPr>
                        <a:xfrm rot="-5400000">
                          <a:off x="0" y="0"/>
                          <a:ext cx="2860675" cy="1693545"/>
                        </a:xfrm>
                        <a:prstGeom prst="bentConnector2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3" type="#_x0000_t33" style="position:absolute;left:0pt;margin-left:-52.8pt;margin-top:45.15pt;height:133.35pt;width:225.25pt;mso-position-horizontal-relative:char;mso-position-vertical-relative:line;rotation:-5898240f;z-index:251663360;mso-width-relative:page;mso-height-relative:page;" filled="f" stroked="t" coordsize="21600,21600" o:gfxdata="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EquaNsAAAALAQAADwAAAAAAAAABACAAAAAiAAAA&#10;ZHJzL2Rvd25yZXYueG1sUEsBAhQAFAAAAAgAh07iQKAhuYIEAgAA2wMAAA4AAAAAAAAAAQAgAAAA&#10;KgEAAGRycy9lMm9Eb2MueG1sUEsFBgAAAAAGAAYAWQEAAKA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5061585</wp:posOffset>
                </wp:positionV>
                <wp:extent cx="2394585" cy="2044065"/>
                <wp:effectExtent l="0" t="0" r="5715" b="1333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2044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现场申请地址：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三号花瓣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9、10号窗口（遂宁市河东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新区东平中路2号）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窗口咨询电话：0825-2312921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业务咨询电话：0825-2326786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0个工作日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pt;margin-top:398.55pt;height:160.95pt;width:188.55pt;z-index:251665408;mso-width-relative:page;mso-height-relative:page;" fillcolor="#FFFFFF" filled="t" stroked="f" coordsize="21600,21600" o:gfxdata="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tlCIT2QAAAAwBAAAPAAAAAAAAAAEAIAAAACIAAABkcnMvZG93&#10;bnJldi54bWxQSwECFAAUAAAACACHTuJA9zEzeMYBAABdAwAADgAAAAAAAAABACAAAAAo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现场申请地址：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三号花瓣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9、10号窗口（遂宁市河东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新区东平中路2号）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窗口咨询电话：0825-2312921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业务咨询电话：0825-2326786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0个工作日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831850"/>
                <wp:effectExtent l="4445" t="4445" r="10160" b="20955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5.5pt;width:96.35pt;z-index:251670528;mso-width-relative:page;mso-height-relative:page;" filled="f" stroked="t" coordsize="21600,21600" o:gfxdata="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nPa32QAAAAkBAAAPAAAAAAAA&#10;AAEAIAAAACIAAABkcnMvZG93bnJldi54bWxQSwECFAAUAAAACACHTuJA2qHh1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2576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3600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2443480</wp:posOffset>
                </wp:positionV>
                <wp:extent cx="219075" cy="5080"/>
                <wp:effectExtent l="0" t="36195" r="9525" b="34925"/>
                <wp:wrapNone/>
                <wp:docPr id="1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x y;margin-left:-6.85pt;margin-top:192.4pt;height:0.4pt;width:17.25pt;z-index:251674624;mso-width-relative:page;mso-height-relative:page;" filled="f" stroked="t" coordsize="21600,21600" o:gfxdata="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PlmzPZAAAA&#10;CgEAAA8AAAAAAAAAAQAgAAAAIgAAAGRycy9kb3ducmV2LnhtbFBLAQIUABQAAAAIAIdO4kAIoDbO&#10;4wEAAKk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739775"/>
                <wp:effectExtent l="4445" t="4445" r="22860" b="177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7397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审核不合格，予以退件，补正后重新提交申请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58.25pt;width:99.85pt;z-index:251669504;mso-width-relative:page;mso-height-relative:page;" filled="f" stroked="t" coordsize="21600,21600" o:gfxdata="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VegNj2wAAAAoBAAAPAAAAAAAAAAEAIAAAACIAAABkcnMvZG93bnJl&#10;di54bWxQSwECFAAUAAAACACHTuJAW/VMiPoBAADTAwAADgAAAAAAAAABACAAAAAqAQAAZHJzL2Uy&#10;b0RvYy54bWxQSwUGAAAAAAYABgBZAQAAlg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审核不合格，予以退件，补正后重新提交申请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6432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899285" cy="1306830"/>
                <wp:effectExtent l="4445" t="4445" r="20320" b="2222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28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审核申请资料，符合要求的，作出资料通过的决定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49.5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d+DwNoAAAALAQAADwAAAAAAAAABACAAAAAi&#10;AAAAZHJzL2Rvd25yZXYueG1sUEsBAhQAFAAAAAgAh07iQP0qUWgIAgAAE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审核申请资料，符合要求的，作出资料通过的决定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4384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haracter">
                  <wp:posOffset>1807845</wp:posOffset>
                </wp:positionH>
                <wp:positionV relativeFrom="line">
                  <wp:posOffset>3872865</wp:posOffset>
                </wp:positionV>
                <wp:extent cx="1850390" cy="1029970"/>
                <wp:effectExtent l="5080" t="5080" r="11430" b="12700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办 结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通过邮箱发送申请人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或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市政务服务中心综合窗口领取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领取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审定签章的申请表</w:t>
                            </w:r>
                            <w:r>
                              <w:rPr>
                                <w:rFonts w:hint="eastAsia" w:cs="宋体"/>
                              </w:rPr>
                              <w:t>　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审定签章的备案表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  <w:t>审定签章的方案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42.35pt;margin-top:304.95pt;height:81.1pt;width:145.7pt;mso-position-horizontal-relative:char;mso-position-vertical-relative:line;z-index:251675648;mso-width-relative:page;mso-height-relative:page;" fillcolor="#FFFFFF" filled="t" stroked="t" coordsize="21600,21600" o:gfxdata="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ecJSu2gAAAAsBAAAPAAAAAAAAAAEAIAAA&#10;ACIAAABkcnMvZG93bnJldi54bWxQSwECFAAUAAAACACHTuJA4uLPUwoCAAARBAAADgAAAAAAAAAB&#10;ACAAAAAp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办 结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通过邮箱发送申请人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或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市政务服务中心综合窗口领取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领取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审定签章的申请表</w:t>
                      </w:r>
                      <w:r>
                        <w:rPr>
                          <w:rFonts w:hint="eastAsia" w:cs="宋体"/>
                        </w:rPr>
                        <w:t>　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审定签章的备案表</w:t>
                      </w:r>
                      <w:r>
                        <w:rPr>
                          <w:rFonts w:hint="eastAsia" w:ascii="仿宋_GB2312" w:hAnsi="仿宋_GB2312" w:eastAsia="仿宋_GB2312" w:cs="仿宋_GB2312"/>
                          <w:kern w:val="2"/>
                          <w:sz w:val="21"/>
                          <w:szCs w:val="24"/>
                          <w:lang w:val="en-US" w:eastAsia="zh-CN" w:bidi="ar-SA"/>
                        </w:rPr>
                        <w:t>审定签章的方案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　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2609215</wp:posOffset>
                </wp:positionH>
                <wp:positionV relativeFrom="line">
                  <wp:posOffset>1607820</wp:posOffset>
                </wp:positionV>
                <wp:extent cx="8890" cy="436245"/>
                <wp:effectExtent l="36830" t="0" r="30480" b="1905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436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flip:x;margin-left:205.45pt;margin-top:126.6pt;height:34.35pt;width:0.7pt;mso-position-horizontal-relative:char;mso-position-vertical-relative:line;z-index:251671552;mso-width-relative:page;mso-height-relative:page;" filled="f" stroked="t" coordsize="21600,21600" o:gfxdata="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snmco2wAAAAsB&#10;AAAPAAAAAAAAAAEAIAAAACIAAABkcnMvZG93bnJldi54bWxQSwECFAAUAAAACACHTuJAif0vGd8B&#10;AACfAwAADgAAAAAAAAABACAAAAAq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1774190</wp:posOffset>
                </wp:positionH>
                <wp:positionV relativeFrom="line">
                  <wp:posOffset>473710</wp:posOffset>
                </wp:positionV>
                <wp:extent cx="1729105" cy="1127125"/>
                <wp:effectExtent l="4445" t="4445" r="19050" b="1143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市政务服务中心综合窗口初审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39.7pt;margin-top:37.3pt;height:88.75pt;width:136.15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R+FQW2AAAAAoBAAAPAAAAAAAAAAEAIAAAACIAAABk&#10;cnMvZG93bnJldi54bWxQSwECFAAUAAAACACHTuJAUJ5gewYCAAAQ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市政务服务中心综合窗口初审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9FB6AE4"/>
    <w:rsid w:val="0C2F6360"/>
    <w:rsid w:val="13FF24AF"/>
    <w:rsid w:val="18515E9C"/>
    <w:rsid w:val="1F6C3C70"/>
    <w:rsid w:val="20AB491C"/>
    <w:rsid w:val="21273DC8"/>
    <w:rsid w:val="217321F9"/>
    <w:rsid w:val="225E3672"/>
    <w:rsid w:val="27270B61"/>
    <w:rsid w:val="2BB82A3A"/>
    <w:rsid w:val="2FBE08FC"/>
    <w:rsid w:val="30721493"/>
    <w:rsid w:val="311915A4"/>
    <w:rsid w:val="33153593"/>
    <w:rsid w:val="34123266"/>
    <w:rsid w:val="39597D8D"/>
    <w:rsid w:val="3BA533F9"/>
    <w:rsid w:val="3F2750A9"/>
    <w:rsid w:val="41A15F7E"/>
    <w:rsid w:val="44BC64CE"/>
    <w:rsid w:val="463677B9"/>
    <w:rsid w:val="46467D73"/>
    <w:rsid w:val="48C77C25"/>
    <w:rsid w:val="4A9772B1"/>
    <w:rsid w:val="4C577971"/>
    <w:rsid w:val="51B22374"/>
    <w:rsid w:val="53B723B0"/>
    <w:rsid w:val="5FF862B7"/>
    <w:rsid w:val="62D823EF"/>
    <w:rsid w:val="633FF615"/>
    <w:rsid w:val="66F362FB"/>
    <w:rsid w:val="6DAB081D"/>
    <w:rsid w:val="73777D07"/>
    <w:rsid w:val="73F398D6"/>
    <w:rsid w:val="75F9087D"/>
    <w:rsid w:val="76E964A8"/>
    <w:rsid w:val="78A829BE"/>
    <w:rsid w:val="7D4551F4"/>
    <w:rsid w:val="7DC33068"/>
    <w:rsid w:val="7EFEEC79"/>
    <w:rsid w:val="7F181936"/>
    <w:rsid w:val="DCFE77C7"/>
    <w:rsid w:val="DF57F74A"/>
    <w:rsid w:val="FDFDA1B9"/>
    <w:rsid w:val="FFEF7361"/>
    <w:rsid w:val="FFFF76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1"/>
    <w:link w:val="8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7">
    <w:name w:val="Body Text Indent Char"/>
    <w:basedOn w:val="5"/>
    <w:link w:val="2"/>
    <w:semiHidden/>
    <w:qFormat/>
    <w:uiPriority w:val="99"/>
    <w:rPr>
      <w:rFonts w:cs="Calibri"/>
      <w:szCs w:val="21"/>
    </w:rPr>
  </w:style>
  <w:style w:type="character" w:customStyle="1" w:styleId="8">
    <w:name w:val="Body Text First Indent 2 Char"/>
    <w:basedOn w:val="7"/>
    <w:link w:val="3"/>
    <w:semiHidden/>
    <w:qFormat/>
    <w:uiPriority w:val="99"/>
  </w:style>
  <w:style w:type="paragraph" w:customStyle="1" w:styleId="9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1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37</Words>
  <Characters>39</Characters>
  <Lines>0</Lines>
  <Paragraphs>0</Paragraphs>
  <TotalTime>0</TotalTime>
  <ScaleCrop>false</ScaleCrop>
  <LinksUpToDate>false</LinksUpToDate>
  <CharactersWithSpaces>43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2025-06-06T18:10:00Z</dcterms:created>
  <dc:creator>李志兵</dc:creator>
  <cp:lastModifiedBy>周遵毅</cp:lastModifiedBy>
  <cp:lastPrinted>2025-06-17T23:13:00Z</cp:lastPrinted>
  <dcterms:modified xsi:type="dcterms:W3CDTF">2025-07-22T02:29:29Z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703AF89A4C0AAC49DB846868691A964A_43</vt:lpwstr>
  </property>
  <property fmtid="{D5CDD505-2E9C-101B-9397-08002B2CF9AE}" pid="4" name="KSOTemplateDocerSaveRecord">
    <vt:lpwstr>eyJoZGlkIjoiN2YzNjBkOTgyNWQ1YTMxYzM3MzMwNWFiODNmOWIzYWMiLCJ1c2VySWQiOiIyODc3MzM3NTMifQ==</vt:lpwstr>
  </property>
</Properties>
</file>