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16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.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工程建设涉及城市绿地、树木审批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办事流程图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生态园林</w:t>
      </w:r>
      <w:r>
        <w:rPr>
          <w:rFonts w:hint="eastAsia" w:ascii="Times New Roman" w:hAnsi="Times New Roman" w:eastAsia="仿宋_GB2312" w:cs="仿宋_GB2312"/>
          <w:sz w:val="32"/>
          <w:szCs w:val="32"/>
        </w:rPr>
        <w:t>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123825</wp:posOffset>
                </wp:positionV>
                <wp:extent cx="2298065" cy="2679700"/>
                <wp:effectExtent l="4445" t="4445" r="21590" b="20955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065" cy="2679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工程建设涉及城市绿地、树木审批申请资料：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1.工程建设涉及城市绿地、树木审批申请表。                                                                              2.总平面图或红线图。                                                                                             3.主管部门批准文件。                                                                                              4.城市绿化工程设计方案。                                                                                            5.项目完工后恢复协议（包括恢复承诺书、恢复具体时间和方案）。                                                            6.涉及古树名木的需提供专家论证意见。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04.25pt;margin-top:9.75pt;height:211pt;width:180.95pt;z-index:251668480;mso-width-relative:page;mso-height-relative:page;" filled="f" stroked="t" coordsize="21600,21600" o:gfxdata="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sMYa9oAAAAKAQAADwAAAAAA&#10;AAABACAAAAAiAAAAZHJzL2Rvd25yZXYueG1sUEsBAhQAFAAAAAgAh07iQHenaFYRAgAA+AMAAA4A&#10;AAAAAAAAAQAgAAAAKQEAAGRycy9lMm9Eb2MueG1sUEsFBgAAAAAGAAYAWQEAAKwFAAAAAA=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工程建设涉及城市绿地、树木审批申请资料：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1.工程建设涉及城市绿地、树木审批申请表。                                                                              2.总平面图或红线图。                                                                                             3.主管部门批准文件。                                                                                              4.城市绿化工程设计方案。                                                                                            5.项目完工后恢复协议（包括恢复承诺书、恢复具体时间和方案）。                                                            6.涉及古树名木的需提供专家论证意见。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-1030605</wp:posOffset>
                </wp:positionH>
                <wp:positionV relativeFrom="line">
                  <wp:posOffset>345440</wp:posOffset>
                </wp:positionV>
                <wp:extent cx="1994535" cy="1106805"/>
                <wp:effectExtent l="4445" t="5080" r="203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申请人提出申请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四川政务服务网/政务服务中心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综合窗口申请）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1.15pt;margin-top:27.2pt;height:87.15pt;width:157.0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Ej+ZtoAAAALAQAADwAAAAAAAAABACAAAAAiAAAA&#10;ZHJzL2Rvd25yZXYueG1sUEsBAhQAFAAAAAgAh07iQAn236QFAgAAD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申请人提出申请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四川政务服务网/政务服务中心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综合窗口申请）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52705</wp:posOffset>
                </wp:positionV>
                <wp:extent cx="211455" cy="635"/>
                <wp:effectExtent l="0" t="0" r="0" b="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sm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84.8pt;margin-top:4.15pt;height:0.05pt;width:16.65pt;z-index:251667456;mso-width-relative:page;mso-height-relative:page;" filled="f" stroked="t" coordsize="21600,21600" o:gfxdata="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xmYiHVAAAABwEAAA8AAAAAAAAAAQAgAAAAIgAAAGRy&#10;cy9kb3ducmV2LnhtbFBLAQIUABQAAAAIAIdO4kA852tXzwEAAI0DAAAOAAAAAAAAAAEAIAAAACQB&#10;AABkcnMvZTJvRG9jLnhtbFBLBQYAAAAABgAGAFkBAABlBQAAAAA=&#10;">
                <v:fill on="f" focussize="0,0"/>
                <v:stroke color="#000000" joinstyle="round" startarrowlength="short"/>
                <v:imagedata o:title=""/>
                <o:lock v:ext="edit" aspectratio="f"/>
              </v:lin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-670560</wp:posOffset>
                </wp:positionH>
                <wp:positionV relativeFrom="line">
                  <wp:posOffset>573405</wp:posOffset>
                </wp:positionV>
                <wp:extent cx="2860675" cy="1693545"/>
                <wp:effectExtent l="4445" t="38100" r="16510" b="15875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1"/>
                      </wps:cNvCnPr>
                      <wps:spPr>
                        <a:xfrm rot="-5400000">
                          <a:off x="0" y="0"/>
                          <a:ext cx="2860675" cy="1693545"/>
                        </a:xfrm>
                        <a:prstGeom prst="bentConnector2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3" type="#_x0000_t33" style="position:absolute;left:0pt;margin-left:-52.8pt;margin-top:45.15pt;height:133.35pt;width:225.25pt;mso-position-horizontal-relative:char;mso-position-vertical-relative:line;rotation:-5898240f;z-index:251663360;mso-width-relative:page;mso-height-relative:page;" filled="f" stroked="t" coordsize="21600,21600" o:gfxdata="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EquaNsAAAALAQAADwAAAAAAAAABACAAAAAiAAAA&#10;ZHJzL2Rvd25yZXYueG1sUEsBAhQAFAAAAAgAh07iQKAhuYIEAgAA2wMAAA4AAAAAAAAAAQAgAAAA&#10;KgEAAGRycy9lMm9Eb2MueG1sUEsFBgAAAAAGAAYAWQEAAKA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3869690</wp:posOffset>
                </wp:positionH>
                <wp:positionV relativeFrom="paragraph">
                  <wp:posOffset>1581785</wp:posOffset>
                </wp:positionV>
                <wp:extent cx="2296795" cy="1424305"/>
                <wp:effectExtent l="4445" t="4445" r="22860" b="19050"/>
                <wp:wrapNone/>
                <wp:docPr id="2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2296795" cy="14243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古树名木移植审批申请材料：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 xml:space="preserve">1.古树名木移植申请表。                                                                             2.移植古树名木照片。                                                                                             3.古树名木移植专家论证意见。                                                                                              4.移植古树名木位置示意图。                                                                                            5.古树名木移植方案。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 xml:space="preserve">                                         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flip:y;margin-left:304.7pt;margin-top:124.55pt;height:112.15pt;width:180.85pt;z-index:251676672;mso-width-relative:page;mso-height-relative:page;" filled="f" stroked="t" coordsize="21600,21600" o:gfxdata="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Ug/HN3AAAAAsB&#10;AAAPAAAAAAAAAAEAIAAAACIAAABkcnMvZG93bnJldi54bWxQSwECFAAUAAAACACHTuJAfW9VgxcC&#10;AAACBAAADgAAAAAAAAABACAAAAArAQAAZHJzL2Uyb0RvYy54bWxQSwUGAAAAAAYABgBZAQAAtAUA&#10;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古树名木移植审批申请材料：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 xml:space="preserve">1.古树名木移植申请表。                                                                             2.移植古树名木照片。                                                                                             3.古树名木移植专家论证意见。                                                                                              4.移植古树名木位置示意图。                                                                                            5.古树名木移植方案。       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 xml:space="preserve">                                                          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3884295</wp:posOffset>
                </wp:positionH>
                <wp:positionV relativeFrom="paragraph">
                  <wp:posOffset>3098800</wp:posOffset>
                </wp:positionV>
                <wp:extent cx="2296160" cy="1443990"/>
                <wp:effectExtent l="4445" t="4445" r="23495" b="18415"/>
                <wp:wrapNone/>
                <wp:docPr id="24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2296160" cy="14439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古树名木砍伐审批申请材料：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1.古树名木砍伐申请表。                                                                             2.砍伐古树名木照片。                                                                                             3.古树名木砍伐专家论证意见。                                                                                              4.砍伐古树名木位置示意图。                                                                                            5.古树名木砍伐方案。                                                   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flip:y;margin-left:305.85pt;margin-top:244pt;height:113.7pt;width:180.8pt;z-index:251677696;mso-width-relative:page;mso-height-relative:page;" filled="f" stroked="t" coordsize="21600,21600" o:gfxdata="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tR29o9sAAAAL&#10;AQAADwAAAAAAAAABACAAAAAiAAAAZHJzL2Rvd25yZXYueG1sUEsBAhQAFAAAAAgAh07iQKva/xkZ&#10;AgAAAgQAAA4AAAAAAAAAAQAgAAAAKgEAAGRycy9lMm9Eb2MueG1sUEsFBgAAAAAGAAYAWQEAALUF&#10;AAAAAA=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古树名木砍伐审批申请材料：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1.古树名木砍伐申请表。                                                                             2.砍伐古树名木照片。                                                                                             3.古树名木砍伐专家论证意见。                                                                                              4.砍伐古树名木位置示意图。                                                                                            5.古树名木砍伐方案。                                                                    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5061585</wp:posOffset>
                </wp:positionV>
                <wp:extent cx="2394585" cy="2414905"/>
                <wp:effectExtent l="0" t="0" r="5715" b="444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2414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现场申请地址：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三号花瓣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9、10号窗口（遂宁市河东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新区东平中路2号）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窗口咨询电话：0825-2312921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业务咨询电话：0825-2315803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0个工作日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个工作日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其中涉及古树名木移植、砍伐审批5个工作日（进行专家论证所需时间不计在内）</w:t>
                            </w:r>
                          </w:p>
                          <w:p/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6pt;margin-top:398.55pt;height:190.15pt;width:188.55pt;z-index:251665408;mso-width-relative:page;mso-height-relative:page;" fillcolor="#FFFFFF" filled="t" stroked="f" coordsize="21600,21600" o:gfxdata="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u148V2QAAAAwBAAAPAAAAAAAAAAEAIAAAACIAAABkcnMvZG93&#10;bnJldi54bWxQSwECFAAUAAAACACHTuJA2YAPysYBAABdAwAADgAAAAAAAAABACAAAAAoAQAAZHJz&#10;L2Uyb0RvYy54bWxQSwUGAAAAAAYABgBZAQAAY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现场申请地址：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三号花瓣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9、10号窗口（遂宁市河东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新区东平中路2号）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窗口咨询电话：0825-2312921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业务咨询电话：0825-2315803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0个工作日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个工作日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，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其中涉及古树名木移植、砍伐审批5个工作日（进行专家论证所需时间不计在内）</w:t>
                      </w:r>
                    </w:p>
                    <w:p/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645" cy="831850"/>
                <wp:effectExtent l="4445" t="4445" r="10160" b="20955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83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65.5pt;width:96.35pt;z-index:251670528;mso-width-relative:page;mso-height-relative:page;" filled="f" stroked="t" coordsize="21600,21600" o:gfxdata="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6nPa32QAAAAkBAAAPAAAAAAAA&#10;AAEAIAAAACIAAABkcnMvZG93bnJldi54bWxQSwECFAAUAAAACACHTuJA2qHh1RECAAD4AwAADgAA&#10;AAAAAAABACAAAAAoAQAAZHJzL2Uyb0RvYy54bWxQSwUGAAAAAAYABgBZAQAAqw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2576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D08aAz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2458085</wp:posOffset>
                </wp:positionV>
                <wp:extent cx="352425" cy="0"/>
                <wp:effectExtent l="0" t="38100" r="9525" b="38100"/>
                <wp:wrapNone/>
                <wp:docPr id="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10.9pt;margin-top:193.55pt;height:0pt;width:27.75pt;z-index:251673600;mso-width-relative:page;mso-height-relative:page;" filled="f" stroked="t" coordsize="21600,21600" o:gfxdata="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fpqItkAAAALAQAADwAAAAAA&#10;AAABACAAAAAiAAAAZHJzL2Rvd25yZXYueG1sUEsBAhQAFAAAAAgAh07iQAO8wFDZAQAAmw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2443480</wp:posOffset>
                </wp:positionV>
                <wp:extent cx="219075" cy="5080"/>
                <wp:effectExtent l="0" t="36195" r="9525" b="34925"/>
                <wp:wrapNone/>
                <wp:docPr id="1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x y;margin-left:-6.85pt;margin-top:192.4pt;height:0.4pt;width:17.25pt;z-index:251674624;mso-width-relative:page;mso-height-relative:page;" filled="f" stroked="t" coordsize="21600,21600" o:gfxdata="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PlmzPZAAAA&#10;CgEAAA8AAAAAAAAAAQAgAAAAIgAAAGRycy9kb3ducmV2LnhtbFBLAQIUABQAAAAIAIdO4kAIoDbO&#10;4wEAAKk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2059940</wp:posOffset>
                </wp:positionV>
                <wp:extent cx="1268095" cy="739775"/>
                <wp:effectExtent l="4445" t="4445" r="22860" b="177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7397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审核不合格，予以退件，补正后重新提交申请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65pt;margin-top:162.2pt;height:58.25pt;width:99.85pt;z-index:251669504;mso-width-relative:page;mso-height-relative:page;" filled="f" stroked="t" coordsize="21600,21600" o:gfxdata="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VegNj2wAAAAoBAAAPAAAAAAAAAAEAIAAAACIAAABkcnMvZG93bnJl&#10;di54bWxQSwECFAAUAAAACACHTuJAW/VMiPoBAADTAwAADgAAAAAAAAABACAAAAAqAQAAZHJzL2Uy&#10;b0RvYy54bWxQSwUGAAAAAAYABgBZAQAAlg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审核不合格，予以退件，补正后重新提交申请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795655</wp:posOffset>
                </wp:positionV>
                <wp:extent cx="286385" cy="7620"/>
                <wp:effectExtent l="0" t="32385" r="18415" b="36195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-7.1pt;margin-top:62.65pt;height:0.6pt;width:22.55pt;z-index:251666432;mso-width-relative:page;mso-height-relative:page;" filled="f" stroked="t" coordsize="21600,21600" o:gfxdata="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2WhULaAAAACgEA&#10;AA8AAAAAAAAAAQAgAAAAIgAAAGRycy9kb3ducmV2LnhtbFBLAQIUABQAAAAIAIdO4kB1iPPC3wEA&#10;AJ4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1312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1899285" cy="1306830"/>
                <wp:effectExtent l="4445" t="4445" r="20320" b="22225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28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 核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审核申请资料，符合要求的，作出资料通过的决定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（办理时限：1个工作日）</w:t>
                            </w: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102.9pt;width:149.5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d+DwNoAAAALAQAADwAAAAAAAAABACAAAAAi&#10;AAAAZHJzL2Rvd25yZXYueG1sUEsBAhQAFAAAAAgAh07iQP0qUWgIAgAAE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 核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审核申请资料，符合要求的，作出资料通过的决定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（办理时限：1个工作日）</w:t>
                      </w: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1513205</wp:posOffset>
                </wp:positionV>
                <wp:extent cx="0" cy="530860"/>
                <wp:effectExtent l="38100" t="0" r="38100" b="2540"/>
                <wp:wrapNone/>
                <wp:docPr id="1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08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205.4pt;margin-top:119.15pt;height:41.8pt;width:0pt;mso-position-horizontal-relative:char;mso-position-vertical-relative:line;z-index:251671552;mso-width-relative:page;mso-height-relative:page;" filled="f" stroked="t" coordsize="21600,21600" o:gfxdata="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urcyjaAAAACwEAAA8AAAAAAAAA&#10;AQAgAAAAIgAAAGRycy9kb3ducmV2LnhtbFBLAQIUABQAAAAIAIdO4kAupzSJ1gEAAJIDAAAOAAAA&#10;AAAAAAEAIAAAACkBAABkcnMvZTJvRG9jLnhtbFBLBQYAAAAABgAGAFkBAABx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3391535</wp:posOffset>
                </wp:positionV>
                <wp:extent cx="3175" cy="479425"/>
                <wp:effectExtent l="35560" t="0" r="37465" b="15875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79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5.4pt;margin-top:267.05pt;height:37.75pt;width:0.25pt;mso-position-horizontal-relative:char;mso-position-vertical-relative:line;z-index:251664384;mso-width-relative:page;mso-height-relative:page;" filled="f" stroked="t" coordsize="21600,21600" o:gfxdata="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3cfncAAAACwEAAA8AAAAA&#10;AAAAAQAgAAAAIgAAAGRycy9kb3ducmV2LnhtbFBLAQIUABQAAAAIAIdO4kDnVB3S1wEAAJQDAAAO&#10;AAAAAAAAAAEAIAAAACs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1793240</wp:posOffset>
                </wp:positionH>
                <wp:positionV relativeFrom="line">
                  <wp:posOffset>474345</wp:posOffset>
                </wp:positionV>
                <wp:extent cx="1729105" cy="1042035"/>
                <wp:effectExtent l="4445" t="4445" r="19050" b="2032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042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综合窗口初审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（当场办结）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41.2pt;margin-top:37.35pt;height:82.05pt;width:136.15pt;mso-position-horizontal-relative:char;mso-position-vertical-relative:line;z-index:251662336;mso-width-relative:page;mso-height-relative:page;" fillcolor="#FFFFFF" filled="t" stroked="t" coordsize="21600,21600" o:gfxdata="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FxZi3ZAAAACgEAAA8AAAAAAAAAAQAgAAAAIgAAAGRy&#10;cy9kb3ducmV2LnhtbFBLAQIUABQAAAAIAIdO4kDk1Rb3BAIAABAEAAAOAAAAAAAAAAEAIAAAACg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综合窗口初审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（当场办结）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haracter">
                  <wp:posOffset>1807845</wp:posOffset>
                </wp:positionH>
                <wp:positionV relativeFrom="line">
                  <wp:posOffset>3872865</wp:posOffset>
                </wp:positionV>
                <wp:extent cx="1850390" cy="1029970"/>
                <wp:effectExtent l="5080" t="5080" r="11430" b="12700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办 结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向申请人发放审批结果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42.35pt;margin-top:304.95pt;height:81.1pt;width:145.7pt;mso-position-horizontal-relative:char;mso-position-vertical-relative:line;z-index:251675648;mso-width-relative:page;mso-height-relative:page;" fillcolor="#FFFFFF" filled="t" stroked="t" coordsize="21600,21600" o:gfxdata="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ecJSu2gAAAAsBAAAPAAAAAAAAAAEAIAAA&#10;ACIAAABkcnMvZG93bnJldi54bWxQSwECFAAUAAAACACHTuJA4uLPUwoCAAARBAAADgAAAAAAAAAB&#10;ACAAAAAp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办 结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向申请人发放审批结果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D66CB"/>
    <w:rsid w:val="00477B02"/>
    <w:rsid w:val="005F504C"/>
    <w:rsid w:val="00F40A11"/>
    <w:rsid w:val="03383B54"/>
    <w:rsid w:val="04C8532B"/>
    <w:rsid w:val="060C4188"/>
    <w:rsid w:val="0621575E"/>
    <w:rsid w:val="09034D43"/>
    <w:rsid w:val="0C2F6360"/>
    <w:rsid w:val="13FF24AF"/>
    <w:rsid w:val="18515E9C"/>
    <w:rsid w:val="1BBF0CA8"/>
    <w:rsid w:val="1F6C3C70"/>
    <w:rsid w:val="20AB491C"/>
    <w:rsid w:val="21273DC8"/>
    <w:rsid w:val="217321F9"/>
    <w:rsid w:val="26F650DC"/>
    <w:rsid w:val="27270B61"/>
    <w:rsid w:val="2FBE08FC"/>
    <w:rsid w:val="30721493"/>
    <w:rsid w:val="311915A4"/>
    <w:rsid w:val="33153593"/>
    <w:rsid w:val="34123266"/>
    <w:rsid w:val="39597D8D"/>
    <w:rsid w:val="3BA533F9"/>
    <w:rsid w:val="3F2750A9"/>
    <w:rsid w:val="41A15F7E"/>
    <w:rsid w:val="44BC64CE"/>
    <w:rsid w:val="463677B9"/>
    <w:rsid w:val="46467D73"/>
    <w:rsid w:val="48C77C25"/>
    <w:rsid w:val="4A9772B1"/>
    <w:rsid w:val="4C4D493D"/>
    <w:rsid w:val="4C577971"/>
    <w:rsid w:val="51B22374"/>
    <w:rsid w:val="53B723B0"/>
    <w:rsid w:val="5FF862B7"/>
    <w:rsid w:val="60A60891"/>
    <w:rsid w:val="62D823EF"/>
    <w:rsid w:val="66F362FB"/>
    <w:rsid w:val="68383DB7"/>
    <w:rsid w:val="6DAB081D"/>
    <w:rsid w:val="76921541"/>
    <w:rsid w:val="76E964A8"/>
    <w:rsid w:val="78A829BE"/>
    <w:rsid w:val="7A8D4C73"/>
    <w:rsid w:val="7D4551F4"/>
    <w:rsid w:val="7DC33068"/>
    <w:rsid w:val="7F181936"/>
    <w:rsid w:val="7FEFAF04"/>
    <w:rsid w:val="F6AF50E9"/>
    <w:rsid w:val="FFDC07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_GBK"/>
    </w:rPr>
  </w:style>
  <w:style w:type="paragraph" w:styleId="3">
    <w:name w:val="Body Text Indent"/>
    <w:basedOn w:val="1"/>
    <w:link w:val="8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1"/>
    <w:link w:val="9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8">
    <w:name w:val="Body Text Indent Char"/>
    <w:basedOn w:val="6"/>
    <w:link w:val="3"/>
    <w:semiHidden/>
    <w:qFormat/>
    <w:uiPriority w:val="99"/>
    <w:rPr>
      <w:rFonts w:cs="Calibri"/>
      <w:szCs w:val="21"/>
    </w:rPr>
  </w:style>
  <w:style w:type="character" w:customStyle="1" w:styleId="9">
    <w:name w:val="Body Text First Indent 2 Char"/>
    <w:basedOn w:val="8"/>
    <w:link w:val="4"/>
    <w:semiHidden/>
    <w:qFormat/>
    <w:uiPriority w:val="99"/>
  </w:style>
  <w:style w:type="paragraph" w:customStyle="1" w:styleId="10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2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28</Words>
  <Characters>30</Characters>
  <Lines>0</Lines>
  <Paragraphs>0</Paragraphs>
  <TotalTime>0</TotalTime>
  <ScaleCrop>false</ScaleCrop>
  <LinksUpToDate>false</LinksUpToDate>
  <CharactersWithSpaces>34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2025-06-06T02:10:00Z</dcterms:created>
  <dc:creator>李志兵</dc:creator>
  <cp:lastModifiedBy>周遵毅</cp:lastModifiedBy>
  <cp:lastPrinted>2025-06-17T07:13:00Z</cp:lastPrinted>
  <dcterms:modified xsi:type="dcterms:W3CDTF">2025-07-22T02:30:32Z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08F78028020E479DA7E6BF3D3DB019DE_13</vt:lpwstr>
  </property>
  <property fmtid="{D5CDD505-2E9C-101B-9397-08002B2CF9AE}" pid="4" name="KSOTemplateDocerSaveRecord">
    <vt:lpwstr>eyJoZGlkIjoiN2YzNjBkOTgyNWQ1YTMxYzM3MzMwNWFiODNmOWIzYWMiLCJ1c2VySWQiOiIyODc3MzM3NTMifQ==</vt:lpwstr>
  </property>
</Properties>
</file>