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55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建筑业企业施工劳务资质备案办事流程图</w:t>
      </w: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256540</wp:posOffset>
                </wp:positionV>
                <wp:extent cx="2851150" cy="931545"/>
                <wp:effectExtent l="4445" t="4445" r="20955" b="1651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07205" y="1600835"/>
                          <a:ext cx="2851150" cy="931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新办申请资料：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1.营业执照；2.法定代表人基本情况信息表；3.技术负责人基本情况信息表；4.技术工人基本情况信息表；5.专业作业企业备案承诺书。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3.5pt;margin-top:20.2pt;height:73.35pt;width:224.5pt;z-index:251666432;mso-width-relative:page;mso-height-relative:page;" fillcolor="#FFFFFF [3201]" filled="t" stroked="t" coordsize="21600,21600" o:gfxdata="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mRLdfYAAAACwEAAA8AAAAAAAAA&#10;AQAgAAAAIgAAAGRycy9kb3ducmV2LnhtbFBLAQIUABQAAAAIAIdO4kCrUHZkSgIAAHcEAAAOAAAA&#10;AAAAAAEAIAAAACc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新办申请资料：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1.营业执照；2.法定代表人基本情况信息表；3.技术负责人基本情况信息表；4.技术工人基本情况信息表；5.专业作业企业备案承诺书。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宋体"/>
        </w:rPr>
        <w:t>　　　　　　　　　　　　　　</w:t>
      </w:r>
      <w: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　（行政审批科）</w:t>
      </w:r>
      <w:r>
        <w:rPr>
          <w:sz w:val="32"/>
          <w:szCs w:val="32"/>
        </w:rPr>
        <w:t xml:space="preserve">      </w:t>
      </w:r>
      <w:r>
        <w:t xml:space="preserve">         </w:t>
      </w:r>
    </w:p>
    <w:p>
      <w:pPr>
        <w:spacing w:line="240" w:lineRule="atLeast"/>
        <w:rPr>
          <w:rFonts w:eastAsia="仿宋_GB2312" w:cs="Times New Roman"/>
        </w:rPr>
      </w:pPr>
      <w:r>
        <w:t xml:space="preserve">                                                      </w:t>
      </w:r>
    </w:p>
    <w:p>
      <w:pPr>
        <w:rPr>
          <w:rFonts w:ascii="仿宋_GB2312" w:hAnsi="仿宋_GB2312" w:eastAsia="仿宋_GB2312" w:cs="仿宋_GB231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570230</wp:posOffset>
                </wp:positionH>
                <wp:positionV relativeFrom="paragraph">
                  <wp:posOffset>169545</wp:posOffset>
                </wp:positionV>
                <wp:extent cx="2487295" cy="1006475"/>
                <wp:effectExtent l="5080" t="4445" r="22225" b="17780"/>
                <wp:wrapNone/>
                <wp:docPr id="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51865" y="2332990"/>
                          <a:ext cx="2487295" cy="1006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44.9pt;margin-top:13.35pt;height:79.25pt;width:195.85pt;z-index:-251652096;mso-width-relative:page;mso-height-relative:page;" fillcolor="#FFFFFF" filled="t" stroked="t" coordsize="21600,21600" o:gfxdata="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FKhJNgAAAAJAQAADwAAAAAA&#10;AAABACAAAAAiAAAAZHJzL2Rvd25yZXYueG1sUEsBAhQAFAAAAAgAh07iQKn0KkYTAgAAFAQAAA4A&#10;AAAAAAAAAQAgAAAAJw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t xml:space="preserve">     </w:t>
      </w:r>
      <w:r>
        <w:rPr>
          <w:rFonts w:ascii="仿宋_GB2312" w:hAnsi="仿宋_GB2312" w:eastAsia="仿宋_GB2312" w:cs="仿宋_GB2312"/>
        </w:rPr>
        <w:t xml:space="preserve">                                                 </w:t>
      </w:r>
    </w:p>
    <w:p>
      <w:pPr>
        <w:spacing w:line="340" w:lineRule="exact"/>
        <w:ind w:firstLine="2168" w:firstLineChars="900"/>
        <w:jc w:val="both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127635</wp:posOffset>
                </wp:positionV>
                <wp:extent cx="231775" cy="2296160"/>
                <wp:effectExtent l="4445" t="4445" r="11430" b="23495"/>
                <wp:wrapNone/>
                <wp:docPr id="6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" cy="2296160"/>
                        </a:xfrm>
                        <a:prstGeom prst="leftBracket">
                          <a:avLst>
                            <a:gd name="adj" fmla="val 8318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85" type="#_x0000_t85" style="position:absolute;left:0pt;margin-left:277.9pt;margin-top:10.05pt;height:180.8pt;width:18.25pt;z-index:251661312;mso-width-relative:page;mso-height-relative:page;" filled="f" stroked="t" coordsize="21600,21600" o:gfxdata="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2QEdkAAAAKAQAADwAAAAAAAAABACAAAAAiAAAAZHJz&#10;L2Rvd25yZXYueG1sUEsBAhQAFAAAAAgAh07iQO418XcDAgAA3wMAAA4AAAAAAAAAAQAgAAAAKAEA&#10;AGRycy9lMm9Eb2MueG1sUEsFBgAAAAAGAAYAWQEAAJ0FAAAAAA==&#10;" adj="181">
                <v:fill on="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申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 xml:space="preserve">请 </w:t>
      </w:r>
    </w:p>
    <w:p>
      <w:pPr>
        <w:spacing w:line="340" w:lineRule="exact"/>
        <w:ind w:firstLine="1680" w:firstLineChars="700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申请人提交申请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440" w:firstLineChars="600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3068955</wp:posOffset>
                </wp:positionH>
                <wp:positionV relativeFrom="paragraph">
                  <wp:posOffset>91440</wp:posOffset>
                </wp:positionV>
                <wp:extent cx="431800" cy="635"/>
                <wp:effectExtent l="0" t="0" r="0" b="0"/>
                <wp:wrapNone/>
                <wp:docPr id="7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y;margin-left:241.65pt;margin-top:7.2pt;height:0.05pt;width:34pt;z-index:251662336;mso-width-relative:page;mso-height-relative:page;" filled="f" stroked="t" coordsize="21600,21600" o:gfxdata="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QpR1b1wAAAAkBAAAPAAAAAAAA&#10;AAEAIAAAACIAAABkcnMvZG93bnJldi54bWxQSwECFAAUAAAACACHTuJAja5hwtoBAACiAwAADgAA&#10;AAAAAAABACAAAAAmAQAAZHJzL2Uyb0RvYy54bWxQSwUGAAAAAAYABgBZAQAAcgUAAAAA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40640</wp:posOffset>
                </wp:positionV>
                <wp:extent cx="2843530" cy="1170305"/>
                <wp:effectExtent l="4445" t="4445" r="9525" b="63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50080" y="2879725"/>
                          <a:ext cx="2843530" cy="1170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注销申请资料：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1.企业申请注销资质报告；2.中华人民共和国建筑业企业资质证书；3.无在建项目证明；4.企业股东（代表）大会、董事会的决议或国有企业职工代表大会的决议。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4.1pt;margin-top:3.2pt;height:92.15pt;width:223.9pt;z-index:251665408;mso-width-relative:page;mso-height-relative:page;" fillcolor="#FFFFFF [3201]" filled="t" stroked="t" coordsize="21600,21600" o:gfxdata="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duwDdcAAAAKAQAADwAAAAAA&#10;AAABACAAAAAiAAAAZHJzL2Rvd25yZXYueG1sUEsBAhQAFAAAAAgAh07iQOyzSbJNAgAAeAQAAA4A&#10;AAAAAAAAAQAgAAAAJg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注销申请资料：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1.企业申请注销资质报告；2.中华人民共和国建筑业企业资质证书；3.无在建项目证明；4.企业股东（代表）大会、董事会的决议或国有企业职工代表大会的决议。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（四川政务服务网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"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440" w:firstLineChars="6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   </w:t>
      </w:r>
    </w:p>
    <w:p>
      <w:pPr>
        <w:rPr>
          <w:rFonts w:ascii="仿宋_GB2312" w:hAnsi="仿宋_GB2312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118110</wp:posOffset>
                </wp:positionV>
                <wp:extent cx="8890" cy="592455"/>
                <wp:effectExtent l="47625" t="0" r="57785" b="17145"/>
                <wp:wrapNone/>
                <wp:docPr id="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5924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119.1pt;margin-top:9.3pt;height:46.65pt;width:0.7pt;z-index:251659264;mso-width-relative:page;mso-height-relative:page;" filled="f" stroked="t" coordsize="21600,21600" o:gfxdata="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5&#10;fBPe2AAAAAoBAAAPAAAAAAAAAAEAIAAAACIAAABkcnMvZG93bnJldi54bWxQSwECFAAUAAAACACH&#10;TuJAcOjnAOsBAACsAwAADgAAAAAAAAABACAAAAAnAQAAZHJzL2Uyb0RvYy54bWxQSwUGAAAAAAYA&#10;BgBZAQAAhA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                          </w:t>
      </w:r>
      <w:r>
        <w:rPr>
          <w:rFonts w:ascii="仿宋_GB2312" w:hAnsi="仿宋_GB2312" w:eastAsia="仿宋_GB2312" w:cs="仿宋_GB2312"/>
        </w:rPr>
        <w:t xml:space="preserve">              </w:t>
      </w:r>
    </w:p>
    <w:p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                                                   </w:t>
      </w:r>
    </w:p>
    <w:p>
      <w:pPr>
        <w:rPr>
          <w:rFonts w:ascii="仿宋_GB2312" w:hAnsi="仿宋_GB2312" w:eastAsia="仿宋_GB2312" w:cs="Times New Roman"/>
          <w:spacing w:val="5"/>
        </w:rPr>
      </w:pPr>
      <w:r>
        <w:rPr>
          <w:rFonts w:ascii="仿宋_GB2312" w:hAnsi="仿宋_GB2312" w:eastAsia="仿宋_GB2312" w:cs="仿宋_GB2312"/>
        </w:rPr>
        <w:t xml:space="preserve">                                                      </w:t>
      </w:r>
    </w:p>
    <w:p>
      <w:pPr>
        <w:rPr>
          <w:rFonts w:ascii="仿宋_GB2312" w:hAnsi="仿宋_GB2312" w:eastAsia="仿宋_GB2312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572770</wp:posOffset>
                </wp:positionH>
                <wp:positionV relativeFrom="paragraph">
                  <wp:posOffset>114935</wp:posOffset>
                </wp:positionV>
                <wp:extent cx="1958975" cy="1009650"/>
                <wp:effectExtent l="4445" t="5080" r="17780" b="13970"/>
                <wp:wrapNone/>
                <wp:docPr id="10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9050" y="3604895"/>
                          <a:ext cx="1958975" cy="10096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45.1pt;margin-top:9.05pt;height:79.5pt;width:154.25pt;z-index:-251651072;mso-width-relative:page;mso-height-relative:page;" fillcolor="#FFFFFF" filled="t" stroked="t" coordsize="21600,21600" o:gfxdata="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W0GTtkAAAAJAQAADwAA&#10;AAAAAAABACAAAAAiAAAAZHJzL2Rvd25yZXYueG1sUEsBAhQAFAAAAAgAh07iQLM/gwwVAgAAFgQA&#10;AA4AAAAAAAAAAQAgAAAAK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  <w:b/>
          <w:bCs/>
        </w:rPr>
        <w:t xml:space="preserve">                                                     </w:t>
      </w:r>
      <w:r>
        <w:rPr>
          <w:rFonts w:ascii="仿宋_GB2312" w:hAnsi="仿宋_GB2312" w:eastAsia="仿宋_GB2312" w:cs="仿宋_GB2312"/>
          <w:spacing w:val="5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920" w:firstLineChars="8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3734435</wp:posOffset>
                </wp:positionH>
                <wp:positionV relativeFrom="paragraph">
                  <wp:posOffset>44450</wp:posOffset>
                </wp:positionV>
                <wp:extent cx="2837180" cy="1471295"/>
                <wp:effectExtent l="4445" t="4445" r="15875" b="1016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82135" y="4288155"/>
                          <a:ext cx="2837180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变更申请资料：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1.营业执照；2.中华人民共和国建筑业企业资质证书；3.法定代表人基本情况填报；4.企业股东（代表）大会、董事会的决议或国有企业职工代表大会的决议；5.办公场所产权或租用证明、公司新章程（原件扫描件）上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4.05pt;margin-top:3.5pt;height:115.85pt;width:223.4pt;z-index:251664384;mso-width-relative:page;mso-height-relative:page;" fillcolor="#FFFFFF [3201]" filled="t" stroked="t" coordsize="21600,21600" o:gfxdata="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h8KI1wAAAAoBAAAPAAAAAAAA&#10;AAEAIAAAACIAAABkcnMvZG93bnJldi54bWxQSwECFAAUAAAACACHTuJATFHhn0wCAAB4BAAADgAA&#10;AAAAAAABACAAAAAm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变更申请资料：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1.营业执照；2.中华人民共和国建筑业企业资质证书；3.法定代表人基本情况填报；4.企业股东（代表）大会、董事会的决议或国有企业职工代表大会的决议；5.办公场所产权或租用证明、公司新章程（原件扫描件）上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 xml:space="preserve">受  理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440" w:firstLineChars="6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　系统自动受理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960" w:firstLineChars="400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受理后将无法退回补齐补正</w:t>
      </w:r>
      <w:r>
        <w:rPr>
          <w:rFonts w:ascii="仿宋_GB2312" w:hAnsi="仿宋_GB2312" w:eastAsia="仿宋_GB2312" w:cs="仿宋_GB2312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5670" w:leftChars="100" w:hanging="5460" w:hangingChars="2600"/>
        <w:textAlignment w:val="auto"/>
        <w:rPr>
          <w:rFonts w:ascii="仿宋_GB2312" w:hAnsi="仿宋_GB2312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309880</wp:posOffset>
                </wp:positionV>
                <wp:extent cx="13335" cy="491490"/>
                <wp:effectExtent l="38100" t="0" r="62865" b="3810"/>
                <wp:wrapNone/>
                <wp:docPr id="2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4914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119.4pt;margin-top:24.4pt;height:38.7pt;width:1.05pt;z-index:251660288;mso-width-relative:page;mso-height-relative:page;" filled="f" stroked="t" coordsize="21600,21600" o:gfxdata="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Ds&#10;vXvbAAAACgEAAA8AAAAAAAAAAQAgAAAAIgAAAGRycy9kb3ducmV2LnhtbFBLAQIUABQAAAAIAIdO&#10;4kCmzZAU5wEAAKQDAAAOAAAAAAAAAAEAIAAAACoBAABkcnMvZTJvRG9jLnhtbFBLBQYAAAAABgAG&#10;AFkBAACD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办理时限：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1个工作日）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</w:t>
      </w:r>
      <w:r>
        <w:rPr>
          <w:rFonts w:ascii="仿宋_GB2312" w:hAnsi="仿宋_GB2312" w:eastAsia="仿宋_GB2312" w:cs="仿宋_GB2312"/>
        </w:rPr>
        <w:t xml:space="preserve">                                                                                    </w:t>
      </w:r>
    </w:p>
    <w:p>
      <w:pPr>
        <w:tabs>
          <w:tab w:val="left" w:pos="2901"/>
        </w:tabs>
        <w:jc w:val="left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 xml:space="preserve">    </w:t>
      </w:r>
      <w:r>
        <w:rPr>
          <w:rFonts w:hint="eastAsia" w:ascii="仿宋_GB2312" w:hAnsi="仿宋_GB2312" w:eastAsia="仿宋_GB2312" w:cs="仿宋_GB2312"/>
        </w:rPr>
        <w:t>　　　</w:t>
      </w:r>
    </w:p>
    <w:p>
      <w:pPr>
        <w:keepNext w:val="0"/>
        <w:keepLines w:val="0"/>
        <w:pageBreakBefore w:val="0"/>
        <w:widowControl w:val="0"/>
        <w:tabs>
          <w:tab w:val="left" w:pos="29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jc w:val="lef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　　　　</w:t>
      </w:r>
    </w:p>
    <w:p>
      <w:pPr>
        <w:keepNext w:val="0"/>
        <w:keepLines w:val="0"/>
        <w:pageBreakBefore w:val="0"/>
        <w:widowControl w:val="0"/>
        <w:tabs>
          <w:tab w:val="left" w:pos="29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0" w:firstLineChars="100"/>
        <w:jc w:val="left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260" w:firstLineChars="6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10160</wp:posOffset>
                </wp:positionV>
                <wp:extent cx="3252470" cy="899795"/>
                <wp:effectExtent l="4445" t="4445" r="19685" b="10160"/>
                <wp:wrapNone/>
                <wp:docPr id="11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5960" y="5085080"/>
                          <a:ext cx="3252470" cy="8997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6.45pt;margin-top:0.8pt;height:70.85pt;width:256.1pt;z-index:-251650048;mso-width-relative:page;mso-height-relative:page;" fillcolor="#FFFFFF" filled="t" stroked="t" coordsize="21600,21600" o:gfxdata="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UwPhrYAAAACAEAAA8A&#10;AAAAAAAAAQAgAAAAIgAAAGRycy9kb3ducmV2LnhtbFBLAQIUABQAAAAIAIdO4kDcIEnrFwIAABQ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/>
        </w:rPr>
        <w:t>　　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　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办　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审查通过，作出同意决定，新办或变更向企业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推送电子证照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审查不通过，作出不同意决定</w:t>
      </w:r>
    </w:p>
    <w:p>
      <w:pPr>
        <w:tabs>
          <w:tab w:val="left" w:pos="3591"/>
        </w:tabs>
        <w:jc w:val="center"/>
        <w:rPr>
          <w:rFonts w:ascii="仿宋_GB2312" w:hAnsi="仿宋_GB2312" w:eastAsia="仿宋_GB2312" w:cs="Times New Roman"/>
        </w:rPr>
      </w:pPr>
    </w:p>
    <w:p>
      <w:pPr>
        <w:rPr>
          <w:rFonts w:ascii="仿宋_GB2312" w:hAnsi="仿宋_GB2312" w:eastAsia="仿宋_GB2312"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3741420</wp:posOffset>
                </wp:positionH>
                <wp:positionV relativeFrom="paragraph">
                  <wp:posOffset>113665</wp:posOffset>
                </wp:positionV>
                <wp:extent cx="2840355" cy="1671320"/>
                <wp:effectExtent l="0" t="0" r="17145" b="5080"/>
                <wp:wrapNone/>
                <wp:docPr id="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355" cy="167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线上申请地址：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业务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咨询电话：0825-2312921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法定办结时限：60个工作日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承诺办结时限：1个工作日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294.6pt;margin-top:8.95pt;height:131.6pt;width:223.65pt;z-index:251663360;mso-width-relative:page;mso-height-relative:page;" fillcolor="#FFFFFF" filled="t" stroked="f" coordsize="21600,21600" o:gfxdata="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TMNuHWAAAACwEAAA8AAAAAAAAAAQAgAAAAIgAAAGRycy9kb3ducmV2&#10;LnhtbFBLAQIUABQAAAAIAIdO4kAogZqxxQEAAFkDAAAOAAAAAAAAAAEAIAAAACUBAABkcnMvZTJv&#10;RG9jLnhtbFBLBQYAAAAABgAGAFkBAAB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线上申请地址：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四川政务服务网www.sczwfw.gov.cn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业务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咨询电话：0825-2312921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法定办结时限：60个工作日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承诺办结时限：1个工作日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4656"/>
        </w:tabs>
        <w:jc w:val="center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　　　　　　　　　　　　　　　　　　　　　　　　</w:t>
      </w:r>
    </w:p>
    <w:p>
      <w:pPr>
        <w:tabs>
          <w:tab w:val="left" w:pos="4656"/>
        </w:tabs>
        <w:jc w:val="center"/>
      </w:pPr>
      <w:r>
        <w:t xml:space="preserve">                                        </w:t>
      </w:r>
    </w:p>
    <w:sectPr>
      <w:pgSz w:w="11906" w:h="16838"/>
      <w:pgMar w:top="1440" w:right="1020" w:bottom="144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E4"/>
    <w:rsid w:val="002D5F47"/>
    <w:rsid w:val="004C6666"/>
    <w:rsid w:val="006B54E4"/>
    <w:rsid w:val="008D1E07"/>
    <w:rsid w:val="00A54A8D"/>
    <w:rsid w:val="085F7C21"/>
    <w:rsid w:val="0AD713B2"/>
    <w:rsid w:val="19D40F5C"/>
    <w:rsid w:val="1A78410D"/>
    <w:rsid w:val="1B6F47F1"/>
    <w:rsid w:val="1D0D09A8"/>
    <w:rsid w:val="1F6E7D5B"/>
    <w:rsid w:val="27D23755"/>
    <w:rsid w:val="2B77F499"/>
    <w:rsid w:val="2C3D92B5"/>
    <w:rsid w:val="2D97A12D"/>
    <w:rsid w:val="337FFBC9"/>
    <w:rsid w:val="36733E96"/>
    <w:rsid w:val="46FAADE0"/>
    <w:rsid w:val="479DC7A8"/>
    <w:rsid w:val="53DF0505"/>
    <w:rsid w:val="57FB78D3"/>
    <w:rsid w:val="5AEC484C"/>
    <w:rsid w:val="67883717"/>
    <w:rsid w:val="6EF340D6"/>
    <w:rsid w:val="6F5F9A97"/>
    <w:rsid w:val="70B518E4"/>
    <w:rsid w:val="79EE10AF"/>
    <w:rsid w:val="7BE61B4D"/>
    <w:rsid w:val="7DDAAE7D"/>
    <w:rsid w:val="7E3FF099"/>
    <w:rsid w:val="7F687D2D"/>
    <w:rsid w:val="7FA18658"/>
    <w:rsid w:val="95DD45D3"/>
    <w:rsid w:val="AFAB56EC"/>
    <w:rsid w:val="BACDA5AC"/>
    <w:rsid w:val="DCFEAB57"/>
    <w:rsid w:val="DFDDB9FF"/>
    <w:rsid w:val="DFEFFB81"/>
    <w:rsid w:val="DFF9102D"/>
    <w:rsid w:val="EB6A83B6"/>
    <w:rsid w:val="EF2D57FA"/>
    <w:rsid w:val="F31F8498"/>
    <w:rsid w:val="F6CD1573"/>
    <w:rsid w:val="FAFB24A9"/>
    <w:rsid w:val="FDFF16CF"/>
    <w:rsid w:val="FEBFF14F"/>
    <w:rsid w:val="FFE3B6B2"/>
    <w:rsid w:val="FFFBD668"/>
    <w:rsid w:val="FFFED419"/>
    <w:rsid w:val="FFFFC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113</Words>
  <Characters>115</Characters>
  <Lines>0</Lines>
  <Paragraphs>0</Paragraphs>
  <TotalTime>0</TotalTime>
  <ScaleCrop>false</ScaleCrop>
  <LinksUpToDate>false</LinksUpToDate>
  <CharactersWithSpaces>785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2025-04-02T07:22:00Z</dcterms:created>
  <dc:creator>Administrator</dc:creator>
  <cp:lastModifiedBy>周遵毅</cp:lastModifiedBy>
  <cp:lastPrinted>2025-06-18T07:06:00Z</cp:lastPrinted>
  <dcterms:modified xsi:type="dcterms:W3CDTF">2025-07-31T02:11:50Z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eyJoZGlkIjoiN2YzNjBkOTgyNWQ1YTMxYzM3MzMwNWFiODNmOWIzYWMiLCJ1c2VySWQiOiIyODc3MzM3NTMifQ==</vt:lpwstr>
  </property>
  <property fmtid="{D5CDD505-2E9C-101B-9397-08002B2CF9AE}" pid="4" name="ICV">
    <vt:lpwstr>30C7C87EE2264C31B8D18937D7A56EAB_12</vt:lpwstr>
  </property>
</Properties>
</file>