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Times New Roman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57</w:t>
      </w:r>
      <w:bookmarkStart w:id="0" w:name="_GoBack"/>
      <w:bookmarkEnd w:id="0"/>
      <w:r>
        <w:rPr>
          <w:rFonts w:ascii="方正小标宋简体" w:hAnsi="方正小标宋简体" w:eastAsia="方正小标宋简体" w:cs="方正小标宋简体"/>
          <w:sz w:val="36"/>
          <w:szCs w:val="36"/>
        </w:rPr>
        <w:t>.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商品房购房补贴发放资料审查流程图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（遂宁市住房保障和房地产事务中心房屋产权交易科）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pict>
          <v:rect id="_x0000_s1026" o:spid="_x0000_s1026" o:spt="1" style="position:absolute;left:0pt;margin-left:-68.4pt;margin-top:20.45pt;height:93.1pt;width:136.1pt;mso-position-horizontal-relative:char;mso-position-vertical-relative:line;z-index:2516602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10"/>
                    <w:spacing w:before="9"/>
                    <w:ind w:left="61"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申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请</w:t>
                  </w:r>
                </w:p>
                <w:p>
                  <w:pPr>
                    <w:spacing w:line="340" w:lineRule="exact"/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申请人提出申请</w:t>
                  </w:r>
                </w:p>
                <w:p>
                  <w:pPr>
                    <w:spacing w:line="340" w:lineRule="exact"/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辖区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政务中心房管窗口</w:t>
                  </w:r>
                  <w:r>
                    <w:rPr>
                      <w:rFonts w:ascii="微软雅黑" w:hAnsi="微软雅黑" w:eastAsia="微软雅黑" w:cs="微软雅黑"/>
                      <w:sz w:val="24"/>
                      <w:szCs w:val="24"/>
                    </w:rPr>
                    <w:t>/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市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政务服务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中心综合窗口申请）</w:t>
                  </w:r>
                </w:p>
              </w:txbxContent>
            </v:textbox>
          </v:rect>
        </w:pic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  <w:r>
        <w:pict>
          <v:shape id="_x0000_s1027" o:spid="_x0000_s1027" o:spt="202" type="#_x0000_t202" style="position:absolute;left:0pt;margin-left:302.75pt;margin-top:8.75pt;height:602.25pt;width:180.95pt;z-index:251668480;mso-width-relative:page;mso-height-relative:page;" filled="f" stroked="t" coordsize="21600,21600">
            <v:path/>
            <v:fill on="f" focussize="0,0"/>
            <v:stroke color="#000000" joinstyle="miter" endarrow="block"/>
            <v:imagedata o:title=""/>
            <o:lock v:ext="edit" aspectratio="f"/>
            <v:textbox>
              <w:txbxContent>
                <w:p>
                  <w:pPr>
                    <w:jc w:val="left"/>
                    <w:rPr>
                      <w:rFonts w:ascii="仿宋" w:hAnsi="仿宋" w:eastAsia="仿宋" w:cs="Times New Roman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</w:rPr>
                    <w:t>申请资料</w:t>
                  </w:r>
                  <w:r>
                    <w:rPr>
                      <w:rFonts w:hint="eastAsia" w:ascii="仿宋" w:hAnsi="仿宋" w:eastAsia="仿宋" w:cs="仿宋"/>
                    </w:rPr>
                    <w:t>：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购房者身份证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或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有效身份证明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(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验原件，收复印件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)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。存在多个购房人的还需提交其他购房人的身份证复印件，除夫妻关系的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，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其他购房人须在自己身份证复印件上写明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“本人知晓并同意由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XXX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申领购房补贴资金”字样并签字盖手印</w:t>
                  </w:r>
                </w:p>
                <w:p>
                  <w:pPr>
                    <w:jc w:val="left"/>
                    <w:rPr>
                      <w:rFonts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2.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不动产登记证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(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验原件，收复印件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)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3.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所购商品房买卖合同备案证明</w:t>
                  </w:r>
                </w:p>
                <w:p>
                  <w:pPr>
                    <w:jc w:val="left"/>
                    <w:rPr>
                      <w:rFonts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4.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购房者有效银行卡账户信息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(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收复印件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)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5.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购房者家庭房屋套数查询表</w:t>
                  </w:r>
                </w:p>
                <w:p>
                  <w:pPr>
                    <w:jc w:val="left"/>
                    <w:rPr>
                      <w:rFonts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6.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购房者家庭（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含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夫妻双方和未成年子女）户口本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(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验原件，收复印件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)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７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婚姻状况证明（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未婚不提供；已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婚提供结婚证原件；离异提供离婚协议复印件或判决书）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另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，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视情况提供以下资料：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遂宁市社保交存满一年证明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2.2022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年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5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20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日后结婚证明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3.2022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年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5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20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日后新就业或新入职证明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4.2023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年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12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14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日后购房，还应提供：教师，医护工作者，现役、退役军人相关证件及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所在单位开具的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工作证明</w:t>
                  </w:r>
                </w:p>
                <w:p>
                  <w:pPr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5.2024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年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7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日后购房，还应提供：毕业证明；在遂就读高校证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明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６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.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符合生育政策的多孩家庭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提供出生医学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证明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color w:val="auto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明；户籍证明</w:t>
                  </w:r>
                </w:p>
              </w:txbxContent>
            </v:textbox>
          </v:shape>
        </w:pict>
      </w:r>
      <w:r>
        <w:pict>
          <v:shape id="_x0000_s1028" o:spid="_x0000_s1028" o:spt="33" type="#_x0000_t33" style="position:absolute;left:0pt;margin-left:-253.7pt;margin-top:81.95pt;height:146.85pt;width:225.2pt;mso-position-horizontal-relative:char;mso-position-vertical-relative:line;rotation:-5898240f;z-index:251663360;mso-width-relative:page;mso-height-relative:page;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tabs>
          <w:tab w:val="left" w:pos="6472"/>
        </w:tabs>
        <w:jc w:val="left"/>
      </w:pPr>
      <w:r>
        <w:pict>
          <v:line id="_x0000_s1029" o:spid="_x0000_s1029" o:spt="20" style="position:absolute;left:0pt;margin-left:276.55pt;margin-top:4.15pt;height:0pt;width:24.85pt;z-index:251667456;mso-width-relative:page;mso-height-relative:page;" coordsize="21600,21600">
            <v:path arrowok="t"/>
            <v:fill focussize="0,0"/>
            <v:stroke startarrowlength="short"/>
            <v:imagedata o:title=""/>
            <o:lock v:ext="edit"/>
          </v:line>
        </w:pic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r>
        <w:pict>
          <v:shape id="_x0000_s1031" o:spid="_x0000_s1031" o:spt="202" type="#_x0000_t202" style="position:absolute;left:0pt;margin-left:-0.65pt;margin-top:405.3pt;height:124.3pt;width:270.4pt;z-index:251665408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>
              <w:txbxContent>
                <w:p>
                  <w:pPr>
                    <w:pStyle w:val="10"/>
                    <w:jc w:val="center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现场申请地址：市政务服务中心三号花瓣一楼综</w:t>
                  </w:r>
                </w:p>
                <w:p>
                  <w:pPr>
                    <w:pStyle w:val="10"/>
                    <w:ind w:firstLine="1680" w:firstLineChars="700"/>
                    <w:jc w:val="both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合窗口</w:t>
                  </w:r>
                </w:p>
                <w:p>
                  <w:pPr>
                    <w:pStyle w:val="10"/>
                    <w:jc w:val="center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 xml:space="preserve">           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遂宁高新区政务中心房管窗口</w:t>
                  </w:r>
                </w:p>
                <w:p>
                  <w:pPr>
                    <w:pStyle w:val="10"/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 xml:space="preserve">           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遂宁经开区政务中心房管窗口</w:t>
                  </w:r>
                </w:p>
                <w:p>
                  <w:pPr>
                    <w:jc w:val="left"/>
                    <w:rPr>
                      <w:rFonts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窗口咨询电话：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0825-2318550</w:t>
                  </w:r>
                </w:p>
                <w:p>
                  <w:pPr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法定办结时限：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10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</w:t>
                  </w:r>
                </w:p>
                <w:p>
                  <w:pPr>
                    <w:jc w:val="left"/>
                    <w:rPr>
                      <w:rFonts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承诺办结时限：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2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</w:t>
                  </w:r>
                </w:p>
              </w:txbxContent>
            </v:textbox>
          </v:shape>
        </w:pict>
      </w:r>
      <w:r>
        <w:pict>
          <v:line id="_x0000_s1032" o:spid="_x0000_s1032" o:spt="20" style="position:absolute;left:0pt;flip:x y;margin-left:111.95pt;margin-top:64pt;height:0.05pt;width:27.25pt;z-index:2516725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3" o:spid="_x0000_s1033" o:spt="20" style="position:absolute;left:0pt;flip:x;margin-left:110.9pt;margin-top:193.55pt;height:0pt;width:27.75pt;z-index:2516736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4" o:spid="_x0000_s1034" o:spt="20" style="position:absolute;left:0pt;flip:x y;margin-left:-6.85pt;margin-top:192.4pt;height:0.4pt;width:17.25pt;z-index:2516746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35" o:spid="_x0000_s1035" o:spt="202" type="#_x0000_t202" style="position:absolute;left:0pt;margin-left:10.65pt;margin-top:162.2pt;height:58.25pt;width:99.85pt;z-index:251669504;mso-width-relative:page;mso-height-relative:page;" filled="f" coordsize="21600,21600">
            <v:path/>
            <v:fill on="f" focussize="0,0"/>
            <v:stroke endarrow="block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审核不合格，予以退件，补正后重新提交申请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pict>
          <v:line id="_x0000_s1036" o:spid="_x0000_s1036" o:spt="20" style="position:absolute;left:0pt;flip:x;margin-left:-7.1pt;margin-top:62.65pt;height:0.6pt;width:22.55pt;z-index:2516664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37" o:spid="_x0000_s1037" o:spt="202" type="#_x0000_t202" style="position:absolute;left:0pt;margin-left:16.1pt;margin-top:37.2pt;height:53.55pt;width:96.35pt;z-index:251670528;mso-width-relative:page;mso-height-relative:page;" filled="f" coordsize="21600,21600">
            <v:path/>
            <v:fill on="f" focussize="0,0"/>
            <v:stroke endarrow="block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要件不全，不予接件（一次性告知补正资料）</w:t>
                  </w:r>
                </w:p>
                <w:p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pict>
          <v:line id="_x0000_s1039" o:spid="_x0000_s1039" o:spt="20" style="position:absolute;left:0pt;flip:x;margin-left:205.3pt;margin-top:11.15pt;height:26.4pt;width:0.1pt;mso-position-horizontal-relative:char;mso-position-vertical-relative:line;z-index:251661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42" o:spid="_x0000_s1042" o:spt="20" style="position:absolute;left:0pt;margin-left:205.4pt;margin-top:267.05pt;height:37.75pt;width:0.25pt;mso-position-horizontal-relative:char;mso-position-vertical-relative:line;z-index:251664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3" o:spid="_x0000_s1043" o:spt="1" style="position:absolute;left:0pt;margin-left:141.2pt;margin-top:37.35pt;height:94.05pt;width:135.4pt;mso-position-horizontal-relative:char;mso-position-vertical-relative:line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10"/>
                    <w:spacing w:before="9" w:line="340" w:lineRule="exact"/>
                    <w:ind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受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理</w:t>
                  </w:r>
                </w:p>
                <w:p>
                  <w:pPr>
                    <w:pStyle w:val="10"/>
                    <w:spacing w:before="9" w:line="340" w:lineRule="exact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政务中心房管窗口</w:t>
                  </w:r>
                  <w:r>
                    <w:rPr>
                      <w:rFonts w:ascii="微软雅黑" w:hAnsi="微软雅黑" w:eastAsia="微软雅黑" w:cs="微软雅黑"/>
                      <w:sz w:val="24"/>
                      <w:szCs w:val="24"/>
                      <w:lang w:eastAsia="zh-CN"/>
                    </w:rPr>
                    <w:t>/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市政务服务中心综合窗口初审</w:t>
                  </w:r>
                </w:p>
                <w:p>
                  <w:pPr>
                    <w:pStyle w:val="10"/>
                    <w:spacing w:before="9" w:line="340" w:lineRule="exact"/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eastAsia="zh-CN"/>
                    </w:rPr>
                    <w:t>（办理时限：当场办结）</w:t>
                  </w:r>
                </w:p>
                <w:p>
                  <w:pPr>
                    <w:spacing w:line="340" w:lineRule="exact"/>
                    <w:jc w:val="center"/>
                    <w:rPr>
                      <w:rFonts w:ascii="仿宋" w:hAnsi="仿宋" w:eastAsia="仿宋" w:cs="Times New Roman"/>
                    </w:rPr>
                  </w:pPr>
                  <w:r>
                    <w:rPr>
                      <w:rFonts w:hint="eastAsia" w:ascii="仿宋" w:hAnsi="仿宋" w:eastAsia="仿宋" w:cs="仿宋"/>
                    </w:rPr>
                    <w:t>（当场办结）</w:t>
                  </w:r>
                </w:p>
              </w:txbxContent>
            </v:textbox>
          </v:rect>
        </w:pict>
      </w:r>
      <w:r>
        <w:pict>
          <v:line id="_x0000_s1041" o:spid="_x0000_s1041" o:spt="20" style="position:absolute;left:0pt;margin-left:205.4pt;margin-top:130.35pt;height:30.6pt;width:0.05pt;mso-position-horizontal-relative:char;mso-position-vertical-relative:line;z-index:251671552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pict>
          <v:rect id="_x0000_s1040" o:spid="_x0000_s1040" o:spt="1" style="position:absolute;left:0pt;margin-left:137pt;margin-top:162.45pt;height:110.35pt;width:145.75pt;mso-position-horizontal-relative:char;mso-position-vertical-relative:line;z-index:25165926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10"/>
                    <w:spacing w:before="9" w:line="340" w:lineRule="exact"/>
                    <w:ind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审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核</w:t>
                  </w:r>
                </w:p>
                <w:p>
                  <w:pPr>
                    <w:spacing w:line="340" w:lineRule="exact"/>
                    <w:jc w:val="left"/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审核申请资料，符合要求的，作出资料通过的决定</w:t>
                  </w:r>
                </w:p>
                <w:p>
                  <w:pPr>
                    <w:spacing w:line="340" w:lineRule="exact"/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（办理时限：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个工作日）</w:t>
                  </w:r>
                </w:p>
                <w:p>
                  <w:pPr>
                    <w:pStyle w:val="10"/>
                    <w:spacing w:before="255" w:line="226" w:lineRule="auto"/>
                    <w:ind w:left="4448"/>
                    <w:rPr>
                      <w:rFonts w:cs="Times New Roman"/>
                      <w:b/>
                      <w:bCs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（办理时限：当场办结）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审</w:t>
                  </w:r>
                  <w:r>
                    <w:rPr>
                      <w:b/>
                      <w:bCs/>
                      <w:spacing w:val="22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查</w:t>
                  </w:r>
                </w:p>
                <w:p>
                  <w:pPr>
                    <w:pStyle w:val="10"/>
                    <w:spacing w:before="9" w:line="225" w:lineRule="auto"/>
                    <w:ind w:left="61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6"/>
                      <w:lang w:eastAsia="zh-CN"/>
                    </w:rPr>
                    <w:t>审核申请资料，符合要求的，作出资料通过的决定</w:t>
                  </w:r>
                  <w:r>
                    <w:rPr>
                      <w:spacing w:val="-68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6"/>
                      <w:lang w:eastAsia="zh-CN"/>
                    </w:rPr>
                    <w:t>，不符合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政策要求的</w:t>
                  </w:r>
                  <w:r>
                    <w:rPr>
                      <w:spacing w:val="-73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，作出资</w:t>
                  </w:r>
                </w:p>
                <w:p>
                  <w:pPr>
                    <w:pStyle w:val="10"/>
                    <w:spacing w:before="11" w:line="224" w:lineRule="auto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料不予通过决定</w:t>
                  </w:r>
                  <w:r>
                    <w:rPr>
                      <w:spacing w:val="-76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，并告知申请人。</w:t>
                  </w:r>
                </w:p>
                <w:p>
                  <w:pPr>
                    <w:jc w:val="center"/>
                    <w:rPr>
                      <w:rFonts w:eastAsia="仿宋" w:cs="Times New Roman"/>
                    </w:rPr>
                  </w:pPr>
                  <w:r>
                    <w:rPr>
                      <w:rFonts w:hint="eastAsia" w:cs="宋体"/>
                      <w:spacing w:val="5"/>
                    </w:rPr>
                    <w:t>（办理时限：当场办结）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个工作日）</w:t>
                  </w:r>
                </w:p>
                <w:p>
                  <w:pPr>
                    <w:pStyle w:val="9"/>
                    <w:rPr>
                      <w:rFonts w:cs="Times New Roman"/>
                    </w:rPr>
                  </w:pPr>
                </w:p>
              </w:txbxContent>
            </v:textbox>
          </v:rect>
        </w:pict>
      </w:r>
      <w:r>
        <w:pict>
          <v:rect id="_x0000_s1038" o:spid="_x0000_s1038" o:spt="1" style="position:absolute;left:0pt;margin-left:131.75pt;margin-top:304.95pt;height:81.1pt;width:147.35pt;mso-position-horizontal-relative:char;mso-position-vertical-relative:line;z-index:25167564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pStyle w:val="10"/>
                    <w:spacing w:before="9" w:line="340" w:lineRule="exact"/>
                    <w:ind w:left="61" w:firstLine="843" w:firstLineChars="400"/>
                    <w:rPr>
                      <w:rFonts w:ascii="仿宋_GB2312" w:hAnsi="仿宋_GB2312" w:eastAsia="仿宋_GB2312" w:cs="Times New Roman"/>
                      <w:b/>
                      <w:bCs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办</w:t>
                  </w:r>
                  <w:r>
                    <w:rPr>
                      <w:rFonts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 xml:space="preserve"> </w:t>
                  </w:r>
                  <w:r>
                    <w:rPr>
                      <w:rFonts w:hint="eastAsia" w:ascii="仿宋_GB2312" w:hAnsi="仿宋_GB2312" w:eastAsia="仿宋_GB2312" w:cs="仿宋_GB2312"/>
                      <w:b/>
                      <w:bCs/>
                      <w:sz w:val="21"/>
                      <w:szCs w:val="21"/>
                      <w:lang w:eastAsia="zh-CN"/>
                    </w:rPr>
                    <w:t>结</w:t>
                  </w:r>
                </w:p>
                <w:p>
                  <w:pPr>
                    <w:spacing w:line="340" w:lineRule="exact"/>
                    <w:jc w:val="left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完成台账登记、资料整理事项</w:t>
                  </w:r>
                </w:p>
                <w:p>
                  <w:pPr>
                    <w:spacing w:line="340" w:lineRule="exact"/>
                    <w:jc w:val="center"/>
                    <w:rPr>
                      <w:rFonts w:ascii="仿宋" w:hAnsi="仿宋" w:eastAsia="仿宋" w:cs="Times New Roman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（办理时限：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个工作日）</w:t>
                  </w:r>
                </w:p>
                <w:p>
                  <w:pPr>
                    <w:pStyle w:val="10"/>
                    <w:spacing w:before="255" w:line="226" w:lineRule="auto"/>
                    <w:ind w:left="4448"/>
                    <w:rPr>
                      <w:rFonts w:cs="Times New Roman"/>
                      <w:b/>
                      <w:bCs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（办理时限：当场办结）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审</w:t>
                  </w:r>
                  <w:r>
                    <w:rPr>
                      <w:b/>
                      <w:bCs/>
                      <w:spacing w:val="22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pacing w:val="-6"/>
                      <w:lang w:eastAsia="zh-CN"/>
                    </w:rPr>
                    <w:t>查</w:t>
                  </w:r>
                </w:p>
                <w:p>
                  <w:pPr>
                    <w:pStyle w:val="10"/>
                    <w:spacing w:before="9" w:line="225" w:lineRule="auto"/>
                    <w:ind w:left="61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6"/>
                      <w:lang w:eastAsia="zh-CN"/>
                    </w:rPr>
                    <w:t>审核申请资料，符合要求的，作出资料通过的决定</w:t>
                  </w:r>
                  <w:r>
                    <w:rPr>
                      <w:spacing w:val="-68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6"/>
                      <w:lang w:eastAsia="zh-CN"/>
                    </w:rPr>
                    <w:t>，不符合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政策要求的</w:t>
                  </w:r>
                  <w:r>
                    <w:rPr>
                      <w:spacing w:val="-73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，作出资</w:t>
                  </w:r>
                </w:p>
                <w:p>
                  <w:pPr>
                    <w:pStyle w:val="10"/>
                    <w:spacing w:before="11" w:line="224" w:lineRule="auto"/>
                    <w:rPr>
                      <w:rFonts w:cs="Times New Roman"/>
                      <w:lang w:eastAsia="zh-CN"/>
                    </w:rPr>
                  </w:pPr>
                  <w:r>
                    <w:rPr>
                      <w:rFonts w:hint="eastAsia"/>
                      <w:spacing w:val="5"/>
                      <w:lang w:eastAsia="zh-CN"/>
                    </w:rPr>
                    <w:t>料不予通过决定</w:t>
                  </w:r>
                  <w:r>
                    <w:rPr>
                      <w:spacing w:val="-76"/>
                      <w:lang w:eastAsia="zh-CN"/>
                    </w:rPr>
                    <w:t xml:space="preserve"> </w:t>
                  </w:r>
                  <w:r>
                    <w:rPr>
                      <w:rFonts w:hint="eastAsia"/>
                      <w:spacing w:val="5"/>
                      <w:lang w:eastAsia="zh-CN"/>
                    </w:rPr>
                    <w:t>，并告知申请人。</w:t>
                  </w:r>
                </w:p>
                <w:p>
                  <w:pPr>
                    <w:jc w:val="center"/>
                    <w:rPr>
                      <w:rFonts w:eastAsia="仿宋" w:cs="Times New Roman"/>
                    </w:rPr>
                  </w:pPr>
                  <w:r>
                    <w:rPr>
                      <w:rFonts w:hint="eastAsia" w:cs="宋体"/>
                      <w:spacing w:val="5"/>
                    </w:rPr>
                    <w:t>（办理时限：当场办结）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（</w:t>
                  </w:r>
                  <w:r>
                    <w:rPr>
                      <w:rFonts w:ascii="仿宋" w:hAnsi="仿宋" w:eastAsia="仿宋" w:cs="仿宋"/>
                      <w:sz w:val="24"/>
                      <w:szCs w:val="24"/>
                    </w:rPr>
                    <w:t>1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</w:rPr>
                    <w:t>个工作日）</w:t>
                  </w:r>
                </w:p>
                <w:p>
                  <w:pPr>
                    <w:pStyle w:val="9"/>
                    <w:rPr>
                      <w:rFonts w:cs="Times New Roman"/>
                    </w:rPr>
                  </w:pPr>
                </w:p>
              </w:txbxContent>
            </v:textbox>
          </v:rect>
        </w:pic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621575E"/>
    <w:rsid w:val="000148FF"/>
    <w:rsid w:val="002D66CB"/>
    <w:rsid w:val="00477B02"/>
    <w:rsid w:val="005F504C"/>
    <w:rsid w:val="00F40A11"/>
    <w:rsid w:val="04C8532B"/>
    <w:rsid w:val="060C4188"/>
    <w:rsid w:val="0621575E"/>
    <w:rsid w:val="09034D43"/>
    <w:rsid w:val="0B752FA4"/>
    <w:rsid w:val="0C2F6360"/>
    <w:rsid w:val="13FF24AF"/>
    <w:rsid w:val="17C0778A"/>
    <w:rsid w:val="18515E9C"/>
    <w:rsid w:val="1D000BDF"/>
    <w:rsid w:val="1F6C3C70"/>
    <w:rsid w:val="20AB491C"/>
    <w:rsid w:val="21273DC8"/>
    <w:rsid w:val="217321F9"/>
    <w:rsid w:val="26AB1C73"/>
    <w:rsid w:val="27270B61"/>
    <w:rsid w:val="2FBE08FC"/>
    <w:rsid w:val="30721493"/>
    <w:rsid w:val="311915A4"/>
    <w:rsid w:val="33153593"/>
    <w:rsid w:val="34123266"/>
    <w:rsid w:val="39597D8D"/>
    <w:rsid w:val="3BA533F9"/>
    <w:rsid w:val="3F2750A9"/>
    <w:rsid w:val="41A15F7E"/>
    <w:rsid w:val="463677B9"/>
    <w:rsid w:val="46467D73"/>
    <w:rsid w:val="48C77C25"/>
    <w:rsid w:val="4A9772B1"/>
    <w:rsid w:val="4C577971"/>
    <w:rsid w:val="4E797F5D"/>
    <w:rsid w:val="51B22374"/>
    <w:rsid w:val="5F8B6E97"/>
    <w:rsid w:val="62D823EF"/>
    <w:rsid w:val="66F362FB"/>
    <w:rsid w:val="6AAA1E08"/>
    <w:rsid w:val="6DAB081D"/>
    <w:rsid w:val="78A829BE"/>
    <w:rsid w:val="7D4551F4"/>
    <w:rsid w:val="7E0767B1"/>
    <w:rsid w:val="7F181936"/>
    <w:rsid w:val="7FC40430"/>
    <w:rsid w:val="FDE7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1"/>
    <w:link w:val="8"/>
    <w:qFormat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Body Text Indent Char"/>
    <w:basedOn w:val="5"/>
    <w:link w:val="2"/>
    <w:semiHidden/>
    <w:qFormat/>
    <w:uiPriority w:val="99"/>
    <w:rPr>
      <w:rFonts w:cs="Calibri"/>
      <w:szCs w:val="21"/>
    </w:rPr>
  </w:style>
  <w:style w:type="character" w:customStyle="1" w:styleId="8">
    <w:name w:val="Body Text First Indent 2 Char"/>
    <w:basedOn w:val="7"/>
    <w:link w:val="3"/>
    <w:semiHidden/>
    <w:qFormat/>
    <w:uiPriority w:val="99"/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10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table" w:customStyle="1" w:styleId="11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9"/>
    <customShpInfo spid="_x0000_s1042"/>
    <customShpInfo spid="_x0000_s1043"/>
    <customShpInfo spid="_x0000_s1041"/>
    <customShpInfo spid="_x0000_s1040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41</Words>
  <Characters>43</Characters>
  <Lines>0</Lines>
  <Paragraphs>0</Paragraphs>
  <TotalTime>2</TotalTime>
  <ScaleCrop>false</ScaleCrop>
  <LinksUpToDate>false</LinksUpToDate>
  <CharactersWithSpaces>47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2025-06-05T10:10:00Z</dcterms:created>
  <dc:creator>李志兵</dc:creator>
  <cp:lastModifiedBy>周遵毅</cp:lastModifiedBy>
  <cp:lastPrinted>2025-07-05T10:34:00Z</cp:lastPrinted>
  <dcterms:modified xsi:type="dcterms:W3CDTF">2025-07-22T02:55:39Z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584A5E49F5D24FF1B3B1A74C898358D7_11</vt:lpwstr>
  </property>
  <property fmtid="{D5CDD505-2E9C-101B-9397-08002B2CF9AE}" pid="4" name="KSOTemplateDocerSaveRecord">
    <vt:lpwstr>eyJoZGlkIjoiNmY1OWM4MjgyMDU1OWI2MjAwYWNjNDFjMGEwYTcxM2QiLCJ1c2VySWQiOiIyNjgwNjcyOCJ9</vt:lpwstr>
  </property>
</Properties>
</file>